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5FD781B5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F51080">
        <w:rPr>
          <w:rFonts w:ascii="Arial" w:eastAsia="SimSun" w:hAnsi="Arial" w:cs="Times New Roman"/>
          <w:b/>
          <w:sz w:val="24"/>
          <w:szCs w:val="20"/>
        </w:rPr>
        <w:t>9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D73EB" w:rsidRPr="00BD73E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131847" w:rsidRPr="0013184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2320578</w:t>
      </w:r>
    </w:p>
    <w:p w14:paraId="0909393B" w14:textId="34C8C579" w:rsidR="00841BCD" w:rsidRPr="00EF698B" w:rsidRDefault="00CE1D7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3" w:name="_Hlk141394057"/>
      <w:r>
        <w:rPr>
          <w:rFonts w:ascii="Arial" w:eastAsia="SimSun" w:hAnsi="Arial" w:cs="Times New Roman"/>
          <w:b/>
          <w:sz w:val="24"/>
          <w:szCs w:val="20"/>
        </w:rPr>
        <w:t>Chicago</w:t>
      </w:r>
      <w:r w:rsidR="006F0204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>,</w:t>
      </w:r>
      <w:r w:rsidR="00F0757D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5D598A">
        <w:rPr>
          <w:rFonts w:ascii="Arial" w:eastAsia="SimSun" w:hAnsi="Arial" w:cs="Times New Roman"/>
          <w:b/>
          <w:sz w:val="24"/>
          <w:szCs w:val="20"/>
        </w:rPr>
        <w:t>13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F0757D">
        <w:rPr>
          <w:rFonts w:ascii="Arial" w:eastAsia="SimSun" w:hAnsi="Arial" w:cs="Times New Roman"/>
          <w:b/>
          <w:sz w:val="24"/>
          <w:szCs w:val="20"/>
        </w:rPr>
        <w:t>1</w:t>
      </w:r>
      <w:r w:rsidR="005D598A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bookmarkEnd w:id="3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21F9E14" w14:textId="7C1B2E38" w:rsidR="00841BCD" w:rsidRPr="008835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F0204">
        <w:rPr>
          <w:rFonts w:ascii="Arial" w:eastAsia="Calibri" w:hAnsi="Arial" w:cs="Arial"/>
          <w:b/>
          <w:bCs/>
          <w:sz w:val="24"/>
        </w:rPr>
        <w:t>Simulation Results o</w:t>
      </w:r>
      <w:r w:rsidR="00C07538">
        <w:rPr>
          <w:rFonts w:ascii="Arial" w:eastAsia="Calibri" w:hAnsi="Arial" w:cs="Arial"/>
          <w:b/>
          <w:bCs/>
          <w:sz w:val="24"/>
        </w:rPr>
        <w:t>n</w:t>
      </w:r>
      <w:r w:rsidR="006F0204">
        <w:rPr>
          <w:rFonts w:ascii="Arial" w:eastAsia="Calibri" w:hAnsi="Arial" w:cs="Arial"/>
          <w:b/>
          <w:bCs/>
          <w:sz w:val="24"/>
        </w:rPr>
        <w:t xml:space="preserve"> </w:t>
      </w:r>
      <w:r w:rsidR="00BD59D1">
        <w:rPr>
          <w:rFonts w:ascii="Arial" w:eastAsia="Calibri" w:hAnsi="Arial" w:cs="Arial"/>
          <w:b/>
          <w:bCs/>
          <w:sz w:val="24"/>
        </w:rPr>
        <w:t>NCR</w:t>
      </w:r>
      <w:r w:rsidR="00C07538">
        <w:rPr>
          <w:rFonts w:ascii="Arial" w:eastAsia="Calibri" w:hAnsi="Arial" w:cs="Arial"/>
          <w:b/>
          <w:bCs/>
          <w:sz w:val="24"/>
        </w:rPr>
        <w:t xml:space="preserve"> </w:t>
      </w:r>
      <w:r w:rsidR="006F0204">
        <w:rPr>
          <w:rFonts w:ascii="Arial" w:eastAsia="Calibri" w:hAnsi="Arial" w:cs="Arial"/>
          <w:b/>
          <w:bCs/>
          <w:sz w:val="24"/>
        </w:rPr>
        <w:t xml:space="preserve">PDSCH </w:t>
      </w:r>
      <w:r w:rsidR="00AE69BF">
        <w:rPr>
          <w:rFonts w:ascii="Arial" w:eastAsia="Calibri" w:hAnsi="Arial" w:cs="Arial"/>
          <w:b/>
          <w:bCs/>
          <w:sz w:val="24"/>
        </w:rPr>
        <w:t xml:space="preserve">and PDCCH </w:t>
      </w:r>
      <w:r w:rsidR="006F0204">
        <w:rPr>
          <w:rFonts w:ascii="Arial" w:eastAsia="Calibri" w:hAnsi="Arial" w:cs="Arial"/>
          <w:b/>
          <w:bCs/>
          <w:sz w:val="24"/>
        </w:rPr>
        <w:t>Demodulation</w:t>
      </w:r>
      <w:r w:rsidR="00BD59D1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52004B3E" w14:textId="0202D714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6E36BB">
        <w:rPr>
          <w:rFonts w:ascii="Arial" w:eastAsia="MS Mincho" w:hAnsi="Arial" w:cs="Arial"/>
          <w:b/>
          <w:bCs/>
          <w:sz w:val="24"/>
          <w:szCs w:val="20"/>
        </w:rPr>
        <w:t>8.28.6</w:t>
      </w:r>
    </w:p>
    <w:p w14:paraId="70536B87" w14:textId="5CFA7434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C131B">
        <w:rPr>
          <w:rFonts w:ascii="Arial" w:eastAsia="Calibri" w:hAnsi="Arial" w:cs="Arial"/>
          <w:b/>
          <w:bCs/>
          <w:sz w:val="24"/>
        </w:rPr>
        <w:t>Information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177A5827" w14:textId="0A03BE67" w:rsidR="00A13C04" w:rsidRDefault="00A13C04" w:rsidP="005C23A4">
      <w:r>
        <w:t xml:space="preserve">In </w:t>
      </w:r>
      <w:r w:rsidR="00556CDB">
        <w:fldChar w:fldCharType="begin"/>
      </w:r>
      <w:r w:rsidR="00556CDB">
        <w:instrText xml:space="preserve"> REF _Ref149739072 \r \h </w:instrText>
      </w:r>
      <w:r w:rsidR="00556CDB">
        <w:fldChar w:fldCharType="separate"/>
      </w:r>
      <w:r w:rsidR="008D2A5D">
        <w:t>[1]</w:t>
      </w:r>
      <w:r w:rsidR="00556CDB">
        <w:fldChar w:fldCharType="end"/>
      </w:r>
      <w:r w:rsidR="000A5539">
        <w:t xml:space="preserve">, </w:t>
      </w:r>
      <w:r w:rsidR="007C011D">
        <w:t>the way forward (</w:t>
      </w:r>
      <w:r w:rsidR="005503C2">
        <w:t>WF</w:t>
      </w:r>
      <w:r w:rsidR="007C011D">
        <w:t>)</w:t>
      </w:r>
      <w:r w:rsidR="005503C2">
        <w:t xml:space="preserve"> </w:t>
      </w:r>
      <w:r w:rsidR="006B5C2F">
        <w:t xml:space="preserve">from the discussions </w:t>
      </w:r>
      <w:r w:rsidR="005503C2">
        <w:t>on</w:t>
      </w:r>
      <w:r w:rsidR="00544E5F">
        <w:t xml:space="preserve"> NCR </w:t>
      </w:r>
      <w:r w:rsidR="007C011D">
        <w:t>(Network</w:t>
      </w:r>
      <w:r w:rsidR="00375C5B">
        <w:t>-Controlled Repeater</w:t>
      </w:r>
      <w:r w:rsidR="003F411F">
        <w:t>s</w:t>
      </w:r>
      <w:r w:rsidR="00375C5B">
        <w:t xml:space="preserve">) </w:t>
      </w:r>
      <w:r w:rsidR="00544E5F">
        <w:t xml:space="preserve">demodulation </w:t>
      </w:r>
      <w:r w:rsidR="006B5C2F">
        <w:t>in</w:t>
      </w:r>
      <w:r w:rsidR="00544E5F">
        <w:t xml:space="preserve"> RAN4#10</w:t>
      </w:r>
      <w:r w:rsidR="00014119">
        <w:t>8</w:t>
      </w:r>
      <w:r w:rsidR="007D6616">
        <w:t>bis</w:t>
      </w:r>
      <w:r w:rsidR="00DF51B3">
        <w:t xml:space="preserve"> </w:t>
      </w:r>
      <w:r w:rsidR="00E44BA0">
        <w:t xml:space="preserve">is documented. </w:t>
      </w:r>
      <w:r w:rsidR="004060B8">
        <w:t>The</w:t>
      </w:r>
      <w:r w:rsidR="00E44BA0">
        <w:t xml:space="preserve"> </w:t>
      </w:r>
      <w:r w:rsidR="003E0DA1">
        <w:t xml:space="preserve">agreements </w:t>
      </w:r>
      <w:r w:rsidR="004574EA">
        <w:t>i</w:t>
      </w:r>
      <w:r w:rsidR="003F411F">
        <w:t xml:space="preserve">n the WF </w:t>
      </w:r>
      <w:r w:rsidR="003E0DA1">
        <w:t xml:space="preserve">related to </w:t>
      </w:r>
      <w:r w:rsidR="00F768EF">
        <w:t xml:space="preserve">simulations for </w:t>
      </w:r>
      <w:r w:rsidR="00BF2F99">
        <w:t>NCR-</w:t>
      </w:r>
      <w:r w:rsidR="003F411F">
        <w:t xml:space="preserve">Mobile Termination (MT) </w:t>
      </w:r>
      <w:r w:rsidR="00F768EF">
        <w:t>for</w:t>
      </w:r>
      <w:r w:rsidR="003F411F">
        <w:t xml:space="preserve"> the</w:t>
      </w:r>
      <w:r w:rsidR="003E0DA1">
        <w:t xml:space="preserve"> requirements are </w:t>
      </w:r>
      <w:r w:rsidR="00B01248">
        <w:t>highlighted</w:t>
      </w:r>
      <w:r w:rsidR="003E0DA1">
        <w:t xml:space="preserve">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A300C" w14:paraId="2E633288" w14:textId="77777777" w:rsidTr="00AA300C">
        <w:tc>
          <w:tcPr>
            <w:tcW w:w="9617" w:type="dxa"/>
          </w:tcPr>
          <w:p w14:paraId="2664C8B0" w14:textId="77777777" w:rsidR="00AA300C" w:rsidRPr="00C15782" w:rsidRDefault="00AA300C" w:rsidP="00AA300C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</w:pPr>
            <w:r w:rsidRPr="00C15782">
              <w:rPr>
                <w:rFonts w:eastAsia="Times New Roman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>Issue 1-1-1: Whether define new PDCCH requirements for DCI format 5_0/2_</w:t>
            </w:r>
            <w:proofErr w:type="gramStart"/>
            <w:r w:rsidRPr="00C15782">
              <w:rPr>
                <w:rFonts w:eastAsia="Times New Roman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>8</w:t>
            </w:r>
            <w:proofErr w:type="gramEnd"/>
            <w:r w:rsidRPr="00C15782">
              <w:rPr>
                <w:rFonts w:eastAsia="Times New Roman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 xml:space="preserve"> </w:t>
            </w:r>
          </w:p>
          <w:p w14:paraId="0373D1BF" w14:textId="77777777" w:rsidR="00AA300C" w:rsidRPr="00C15782" w:rsidRDefault="00AA300C" w:rsidP="00AA300C">
            <w:pPr>
              <w:numPr>
                <w:ilvl w:val="0"/>
                <w:numId w:val="41"/>
              </w:numPr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C15782">
              <w:rPr>
                <w:rFonts w:eastAsia="SimSun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Agreement: </w:t>
            </w:r>
          </w:p>
          <w:p w14:paraId="0D423CA5" w14:textId="77777777" w:rsidR="00AA300C" w:rsidRPr="00C15782" w:rsidRDefault="00AA300C" w:rsidP="00AA300C">
            <w:pPr>
              <w:numPr>
                <w:ilvl w:val="2"/>
                <w:numId w:val="41"/>
              </w:numPr>
              <w:spacing w:after="120" w:line="256" w:lineRule="auto"/>
              <w:ind w:left="1560"/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 xml:space="preserve">No need to define new DCI </w:t>
            </w:r>
            <w:r w:rsidRPr="00C15782"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  <w:t xml:space="preserve">format 5_0/2_8 </w:t>
            </w: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 xml:space="preserve">requirements. Reuse same DCI type from IAB-MT and legacy UE requirements for NCR-MT PDCCH requirements. </w:t>
            </w:r>
            <w:r w:rsidRPr="00C15782">
              <w:rPr>
                <w:rFonts w:ascii="Calibri" w:eastAsia="Calibri" w:hAnsi="Calibri" w:cs="Times New Roman"/>
                <w:kern w:val="2"/>
                <w:sz w:val="22"/>
                <w:highlight w:val="yellow"/>
                <w:lang w:eastAsia="zh-CN"/>
                <w14:ligatures w14:val="standardContextual"/>
              </w:rPr>
              <w:t>Following table used for simulation purpose on the requirements with legacy DCI.</w:t>
            </w:r>
          </w:p>
          <w:tbl>
            <w:tblPr>
              <w:tblW w:w="8220" w:type="dxa"/>
              <w:jc w:val="center"/>
              <w:tblLook w:val="04A0" w:firstRow="1" w:lastRow="0" w:firstColumn="1" w:lastColumn="0" w:noHBand="0" w:noVBand="1"/>
            </w:tblPr>
            <w:tblGrid>
              <w:gridCol w:w="1098"/>
              <w:gridCol w:w="1090"/>
              <w:gridCol w:w="1172"/>
              <w:gridCol w:w="1459"/>
              <w:gridCol w:w="1637"/>
              <w:gridCol w:w="1764"/>
            </w:tblGrid>
            <w:tr w:rsidR="00AA300C" w:rsidRPr="00C15782" w14:paraId="19F291D8" w14:textId="77777777" w:rsidTr="00811A2F">
              <w:trPr>
                <w:trHeight w:val="394"/>
                <w:jc w:val="center"/>
              </w:trPr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1D3885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Bandwidth (MHz)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E1119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CORESET RB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2AA32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CORESET duration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383042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Aggregation level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023A1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Propagation Condition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838E2F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Antenna configuration and correlation Matrix</w:t>
                  </w:r>
                </w:p>
              </w:tc>
            </w:tr>
            <w:tr w:rsidR="00AA300C" w:rsidRPr="00C15782" w14:paraId="788B0BA1" w14:textId="77777777" w:rsidTr="00811A2F">
              <w:trPr>
                <w:trHeight w:val="99"/>
                <w:jc w:val="center"/>
              </w:trPr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D1CD1C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10</w:t>
                  </w:r>
                </w:p>
              </w:tc>
              <w:tc>
                <w:tcPr>
                  <w:tcW w:w="1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B66325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48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65039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1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403CA7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639102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1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BEE605" w14:textId="77777777" w:rsidR="00AA300C" w:rsidRPr="00C15782" w:rsidRDefault="00AA300C" w:rsidP="00AA300C">
                  <w:pPr>
                    <w:keepNext/>
                    <w:keepLines/>
                    <w:spacing w:after="0" w:line="256" w:lineRule="auto"/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</w:pP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2</w:t>
                  </w: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>x</w:t>
                  </w: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DK" w:eastAsia="zh-CN"/>
                      <w14:ligatures w14:val="standardContextual"/>
                    </w:rPr>
                    <w:t>4</w:t>
                  </w:r>
                  <w:r w:rsidRPr="00C15782">
                    <w:rPr>
                      <w:rFonts w:ascii="Calibri" w:eastAsia="SimSun" w:hAnsi="Calibri" w:cs="Times New Roman"/>
                      <w:kern w:val="2"/>
                      <w:szCs w:val="24"/>
                      <w:lang w:val="en-GB" w:eastAsia="zh-CN"/>
                      <w14:ligatures w14:val="standardContextual"/>
                    </w:rPr>
                    <w:t xml:space="preserve"> Low</w:t>
                  </w:r>
                </w:p>
              </w:tc>
            </w:tr>
          </w:tbl>
          <w:p w14:paraId="094A1A13" w14:textId="77777777" w:rsidR="00AA300C" w:rsidRPr="00C15782" w:rsidRDefault="00AA300C" w:rsidP="00AA300C">
            <w:pPr>
              <w:spacing w:line="256" w:lineRule="auto"/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</w:pPr>
          </w:p>
          <w:p w14:paraId="7E1F0C44" w14:textId="77777777" w:rsidR="00AA300C" w:rsidRPr="00C15782" w:rsidRDefault="00AA300C" w:rsidP="00AA300C">
            <w:pPr>
              <w:spacing w:line="256" w:lineRule="auto"/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Issue 1-</w:t>
            </w:r>
            <w:r w:rsidRPr="00C15782">
              <w:rPr>
                <w:rFonts w:ascii="Calibri" w:eastAsia="SimSun" w:hAnsi="Calibri" w:cs="Times New Roman"/>
                <w:b/>
                <w:kern w:val="2"/>
                <w:sz w:val="22"/>
                <w:u w:val="single"/>
                <w:lang w:val="en-DK" w:eastAsia="zh-CN"/>
                <w14:ligatures w14:val="standardContextual"/>
              </w:rPr>
              <w:t>3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>-1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val="en-DK" w:eastAsia="ko-KR"/>
                <w14:ligatures w14:val="standardContextual"/>
              </w:rPr>
              <w:t>:</w:t>
            </w:r>
            <w:r w:rsidRPr="00C15782">
              <w:rPr>
                <w:rFonts w:ascii="Calibri" w:eastAsia="Calibri" w:hAnsi="Calibri" w:cs="Times New Roman"/>
                <w:b/>
                <w:kern w:val="2"/>
                <w:sz w:val="22"/>
                <w:u w:val="single"/>
                <w:lang w:eastAsia="zh-CN"/>
                <w14:ligatures w14:val="standardContextual"/>
              </w:rPr>
              <w:t xml:space="preserve"> Which FRC can be reused for NCR-MT</w:t>
            </w:r>
          </w:p>
          <w:p w14:paraId="082681AC" w14:textId="77777777" w:rsidR="00AA300C" w:rsidRPr="00C15782" w:rsidRDefault="00AA300C" w:rsidP="00AA300C">
            <w:pPr>
              <w:numPr>
                <w:ilvl w:val="0"/>
                <w:numId w:val="41"/>
              </w:numPr>
              <w:spacing w:after="120" w:line="256" w:lineRule="auto"/>
              <w:ind w:left="720"/>
              <w:rPr>
                <w:rFonts w:ascii="Calibri" w:eastAsia="SimSun" w:hAnsi="Calibri" w:cs="Times New Roman"/>
                <w:kern w:val="2"/>
                <w:sz w:val="22"/>
                <w:szCs w:val="24"/>
                <w:lang w:eastAsia="zh-CN"/>
                <w14:ligatures w14:val="standardContextual"/>
              </w:rPr>
            </w:pPr>
            <w:r w:rsidRPr="00C15782">
              <w:rPr>
                <w:rFonts w:eastAsia="SimSun" w:cs="Times New Roman"/>
                <w:kern w:val="2"/>
                <w:sz w:val="22"/>
                <w:szCs w:val="24"/>
                <w:lang w:eastAsia="zh-CN"/>
                <w14:ligatures w14:val="standardContextual"/>
              </w:rPr>
              <w:t xml:space="preserve">Agreement: </w:t>
            </w:r>
          </w:p>
          <w:p w14:paraId="4849456D" w14:textId="77777777" w:rsidR="00AA300C" w:rsidRPr="00C15782" w:rsidRDefault="00AA300C" w:rsidP="00AA300C">
            <w:pPr>
              <w:numPr>
                <w:ilvl w:val="2"/>
                <w:numId w:val="41"/>
              </w:numPr>
              <w:spacing w:after="120" w:line="256" w:lineRule="auto"/>
              <w:ind w:left="156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highlight w:val="yellow"/>
                <w:lang w:eastAsia="zh-CN"/>
                <w14:ligatures w14:val="standardContextual"/>
              </w:rPr>
              <w:t>FRCs need to be based on IAB-MT style testing</w:t>
            </w: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.</w:t>
            </w:r>
          </w:p>
          <w:p w14:paraId="3DF94B4D" w14:textId="77777777" w:rsidR="00AA300C" w:rsidRPr="00C15782" w:rsidRDefault="00AA300C" w:rsidP="00AA300C">
            <w:pPr>
              <w:numPr>
                <w:ilvl w:val="3"/>
                <w:numId w:val="41"/>
              </w:numPr>
              <w:spacing w:after="120" w:line="256" w:lineRule="auto"/>
              <w:ind w:left="198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For test cases in which the corresponding FRCs are available in IAB-MT specification, reuse the FRC from IAB-MT specification.</w:t>
            </w:r>
          </w:p>
          <w:p w14:paraId="1FCAA79C" w14:textId="77777777" w:rsidR="00AA300C" w:rsidRPr="00C15782" w:rsidRDefault="00AA300C" w:rsidP="00AA300C">
            <w:pPr>
              <w:numPr>
                <w:ilvl w:val="3"/>
                <w:numId w:val="41"/>
              </w:numPr>
              <w:spacing w:after="120" w:line="256" w:lineRule="auto"/>
              <w:ind w:left="1980"/>
              <w:rPr>
                <w:rFonts w:ascii="Calibri" w:eastAsia="Calibri" w:hAnsi="Calibri" w:cs="Times New Roman"/>
                <w:kern w:val="2"/>
                <w:sz w:val="22"/>
                <w:lang w:val="en-DK" w:eastAsia="zh-CN"/>
                <w14:ligatures w14:val="standardContextual"/>
              </w:rPr>
            </w:pPr>
            <w:r w:rsidRPr="00C15782">
              <w:rPr>
                <w:rFonts w:ascii="Calibri" w:eastAsia="Calibri" w:hAnsi="Calibri" w:cs="Times New Roman"/>
                <w:kern w:val="2"/>
                <w:sz w:val="22"/>
                <w:highlight w:val="yellow"/>
                <w:lang w:eastAsia="zh-CN"/>
                <w14:ligatures w14:val="standardContextual"/>
              </w:rPr>
              <w:t>For the remaining test cases, companies are encouraged to provide FRCs</w:t>
            </w:r>
            <w:r w:rsidRPr="00C15782">
              <w:rPr>
                <w:rFonts w:ascii="Calibri" w:eastAsia="Calibri" w:hAnsi="Calibri" w:cs="Times New Roman"/>
                <w:kern w:val="2"/>
                <w:sz w:val="22"/>
                <w:lang w:eastAsia="zh-CN"/>
                <w14:ligatures w14:val="standardContextual"/>
              </w:rPr>
              <w:t>.</w:t>
            </w:r>
          </w:p>
          <w:p w14:paraId="144ECEE0" w14:textId="77777777" w:rsidR="00AA300C" w:rsidRDefault="00AA300C" w:rsidP="005C23A4"/>
        </w:tc>
      </w:tr>
    </w:tbl>
    <w:p w14:paraId="2C2F5723" w14:textId="04E606FE" w:rsidR="006A4697" w:rsidRPr="00EF698B" w:rsidRDefault="006A4697" w:rsidP="005C23A4"/>
    <w:p w14:paraId="7F607C00" w14:textId="56D55CA7" w:rsidR="00BA4F40" w:rsidRDefault="0032419A" w:rsidP="00600B0A">
      <w:pPr>
        <w:pStyle w:val="RAN4H1"/>
        <w:rPr>
          <w:lang w:val="en-US"/>
        </w:rPr>
      </w:pPr>
      <w:bookmarkStart w:id="5" w:name="_Toc116995842"/>
      <w:r>
        <w:rPr>
          <w:lang w:val="en-US"/>
        </w:rPr>
        <w:t xml:space="preserve">Simulation </w:t>
      </w:r>
      <w:r w:rsidR="00231914">
        <w:rPr>
          <w:lang w:val="en-US"/>
        </w:rPr>
        <w:t>Resul</w:t>
      </w:r>
      <w:r w:rsidR="0054644B">
        <w:rPr>
          <w:lang w:val="en-US"/>
        </w:rPr>
        <w:t xml:space="preserve">ts on </w:t>
      </w:r>
      <w:r w:rsidR="0091718C">
        <w:rPr>
          <w:lang w:val="en-US"/>
        </w:rPr>
        <w:t>PDSCH Requirements</w:t>
      </w:r>
      <w:r w:rsidR="004006AE">
        <w:rPr>
          <w:lang w:val="en-US"/>
        </w:rPr>
        <w:t xml:space="preserve"> </w:t>
      </w:r>
      <w:bookmarkEnd w:id="5"/>
    </w:p>
    <w:p w14:paraId="05A3CB3B" w14:textId="0A12DBDB" w:rsidR="004006AE" w:rsidRDefault="001B6AEB" w:rsidP="000A5539">
      <w:r w:rsidRPr="001B6AEB">
        <w:t>In this paper</w:t>
      </w:r>
      <w:r>
        <w:t>,</w:t>
      </w:r>
      <w:r w:rsidRPr="001B6AEB">
        <w:t xml:space="preserve"> we provide simulation results on PDSCH requirements for </w:t>
      </w:r>
      <w:r w:rsidR="003C51A8">
        <w:t xml:space="preserve">the </w:t>
      </w:r>
      <w:r w:rsidRPr="001B6AEB">
        <w:t>test metrics</w:t>
      </w:r>
      <w:r w:rsidR="00B54EFB">
        <w:t xml:space="preserve"> and test cases</w:t>
      </w:r>
      <w:r w:rsidRPr="001B6AEB">
        <w:t xml:space="preserve"> agreed in RAN4#10</w:t>
      </w:r>
      <w:r w:rsidR="00B54EFB">
        <w:t>8</w:t>
      </w:r>
      <w:r w:rsidR="004060B8">
        <w:t xml:space="preserve"> </w:t>
      </w:r>
      <w:r w:rsidR="004060B8">
        <w:fldChar w:fldCharType="begin"/>
      </w:r>
      <w:r w:rsidR="004060B8">
        <w:instrText xml:space="preserve"> REF _Ref149739215 \r \h </w:instrText>
      </w:r>
      <w:r w:rsidR="004060B8">
        <w:fldChar w:fldCharType="separate"/>
      </w:r>
      <w:r w:rsidR="008D2A5D">
        <w:t>[2]</w:t>
      </w:r>
      <w:r w:rsidR="004060B8">
        <w:fldChar w:fldCharType="end"/>
      </w:r>
      <w:r w:rsidR="00DD49C2">
        <w:t xml:space="preserve">. </w:t>
      </w:r>
      <w:r w:rsidR="008350EB">
        <w:t xml:space="preserve">Our </w:t>
      </w:r>
      <w:r w:rsidR="00D96EB5">
        <w:t>observations and proposals</w:t>
      </w:r>
      <w:r w:rsidR="00B45061">
        <w:t xml:space="preserve"> </w:t>
      </w:r>
      <w:r w:rsidR="00E62F39">
        <w:t xml:space="preserve">in details on the </w:t>
      </w:r>
      <w:r w:rsidR="00E07F65">
        <w:t xml:space="preserve">remaining </w:t>
      </w:r>
      <w:r w:rsidR="00E62F39">
        <w:t>open issues on NCR</w:t>
      </w:r>
      <w:r w:rsidR="00FF0F1F">
        <w:t>-MT</w:t>
      </w:r>
      <w:r w:rsidR="00E62F39">
        <w:t xml:space="preserve"> demodulation can be found in </w:t>
      </w:r>
      <w:r w:rsidR="00542400">
        <w:fldChar w:fldCharType="begin"/>
      </w:r>
      <w:r w:rsidR="00542400">
        <w:instrText xml:space="preserve"> REF _Ref149739391 \r \h </w:instrText>
      </w:r>
      <w:r w:rsidR="00542400">
        <w:fldChar w:fldCharType="separate"/>
      </w:r>
      <w:r w:rsidR="008D2A5D">
        <w:t>[3]</w:t>
      </w:r>
      <w:r w:rsidR="00542400">
        <w:fldChar w:fldCharType="end"/>
      </w:r>
      <w:r w:rsidR="00FA10A4">
        <w:t>.</w:t>
      </w:r>
    </w:p>
    <w:p w14:paraId="64766324" w14:textId="0F91BDCF" w:rsidR="008B3D30" w:rsidRDefault="006649EC" w:rsidP="001B7960">
      <w:r>
        <w:t>While there are already agreements on the test cases</w:t>
      </w:r>
      <w:r w:rsidR="005324D4">
        <w:t xml:space="preserve"> in RAN4#108</w:t>
      </w:r>
      <w:r>
        <w:t xml:space="preserve">, nonetheless, </w:t>
      </w:r>
      <w:r w:rsidR="003E6810">
        <w:t xml:space="preserve">there </w:t>
      </w:r>
      <w:r w:rsidR="0019186E">
        <w:t>are</w:t>
      </w:r>
      <w:r w:rsidR="003E6810">
        <w:t xml:space="preserve"> no </w:t>
      </w:r>
      <w:r w:rsidR="001B3216">
        <w:t>detail</w:t>
      </w:r>
      <w:r w:rsidR="001052A3">
        <w:t>s</w:t>
      </w:r>
      <w:r w:rsidR="001B3216">
        <w:t xml:space="preserve"> on the </w:t>
      </w:r>
      <w:r w:rsidR="008C0E69">
        <w:t xml:space="preserve">simulation parameters </w:t>
      </w:r>
      <w:r w:rsidR="00B214DE">
        <w:t xml:space="preserve">discussed by the </w:t>
      </w:r>
      <w:r w:rsidR="008C0E69">
        <w:t>companies in RAN4#10</w:t>
      </w:r>
      <w:r w:rsidR="00B214DE">
        <w:t>8</w:t>
      </w:r>
      <w:r w:rsidR="00387D37">
        <w:t xml:space="preserve">. </w:t>
      </w:r>
      <w:r w:rsidR="00110487" w:rsidRPr="00110487">
        <w:t xml:space="preserve">As FRCs </w:t>
      </w:r>
      <w:r w:rsidR="006D5A04">
        <w:t xml:space="preserve">are </w:t>
      </w:r>
      <w:r w:rsidR="00110487" w:rsidRPr="00110487">
        <w:t xml:space="preserve">open issues to be discussed in RAN4#109, we provide our proposal on FRCs for NCR-MT in [3]. </w:t>
      </w:r>
      <w:r w:rsidR="00387D37">
        <w:t>The</w:t>
      </w:r>
      <w:r w:rsidR="008B3D30">
        <w:t xml:space="preserve">y </w:t>
      </w:r>
      <w:r w:rsidR="00704B99">
        <w:t xml:space="preserve">are using </w:t>
      </w:r>
      <w:r w:rsidR="000A5539">
        <w:t xml:space="preserve">related </w:t>
      </w:r>
      <w:r w:rsidR="003E6810">
        <w:t xml:space="preserve">simulation parameters </w:t>
      </w:r>
      <w:r w:rsidR="00E63D06">
        <w:t xml:space="preserve">of </w:t>
      </w:r>
      <w:r w:rsidR="000A5539">
        <w:t xml:space="preserve">UE and IAB-MT PDSCH requirements as in </w:t>
      </w:r>
      <w:r w:rsidR="00B2094C">
        <w:fldChar w:fldCharType="begin"/>
      </w:r>
      <w:r w:rsidR="00B2094C">
        <w:instrText xml:space="preserve"> REF _Ref142507187 \r \h </w:instrText>
      </w:r>
      <w:r w:rsidR="00B2094C">
        <w:fldChar w:fldCharType="separate"/>
      </w:r>
      <w:r w:rsidR="008D2A5D">
        <w:t>[4]</w:t>
      </w:r>
      <w:r w:rsidR="00B2094C">
        <w:fldChar w:fldCharType="end"/>
      </w:r>
      <w:r w:rsidR="008D2A5D">
        <w:t xml:space="preserve"> </w:t>
      </w:r>
      <w:r w:rsidR="000A5539">
        <w:t xml:space="preserve">and </w:t>
      </w:r>
      <w:r w:rsidR="008D2A5D">
        <w:fldChar w:fldCharType="begin"/>
      </w:r>
      <w:r w:rsidR="008D2A5D">
        <w:instrText xml:space="preserve"> REF _Ref131156579 \r \h </w:instrText>
      </w:r>
      <w:r w:rsidR="008D2A5D">
        <w:fldChar w:fldCharType="separate"/>
      </w:r>
      <w:r w:rsidR="008D2A5D">
        <w:t>[5]</w:t>
      </w:r>
      <w:r w:rsidR="008D2A5D">
        <w:fldChar w:fldCharType="end"/>
      </w:r>
      <w:r w:rsidR="008D2A5D">
        <w:t>.</w:t>
      </w:r>
    </w:p>
    <w:p w14:paraId="32011EE1" w14:textId="4E3A8567" w:rsidR="00A231FD" w:rsidRPr="008931BD" w:rsidRDefault="00215AEB" w:rsidP="001B7960">
      <w:r>
        <w:t>We note here that</w:t>
      </w:r>
      <w:r>
        <w:rPr>
          <w:lang w:val="en-GB"/>
        </w:rPr>
        <w:t xml:space="preserve"> </w:t>
      </w:r>
      <w:r w:rsidR="004029A8">
        <w:rPr>
          <w:lang w:val="en-GB"/>
        </w:rPr>
        <w:t>there is</w:t>
      </w:r>
      <w:r w:rsidR="008B3D30">
        <w:rPr>
          <w:lang w:val="en-GB"/>
        </w:rPr>
        <w:t xml:space="preserve"> an</w:t>
      </w:r>
      <w:r w:rsidR="004029A8">
        <w:rPr>
          <w:lang w:val="en-GB"/>
        </w:rPr>
        <w:t xml:space="preserve"> offline discussion among companies via email, in which companies agreed to run simulation </w:t>
      </w:r>
      <w:r w:rsidR="009E2008">
        <w:rPr>
          <w:lang w:val="en-GB"/>
        </w:rPr>
        <w:t xml:space="preserve">for the discussion in RAN4#109 </w:t>
      </w:r>
      <w:r w:rsidR="004029A8">
        <w:rPr>
          <w:lang w:val="en-GB"/>
        </w:rPr>
        <w:t xml:space="preserve">based on the proposed FRCs in </w:t>
      </w:r>
      <w:r w:rsidR="0047636A">
        <w:rPr>
          <w:lang w:val="en-GB"/>
        </w:rPr>
        <w:fldChar w:fldCharType="begin"/>
      </w:r>
      <w:r w:rsidR="0047636A">
        <w:rPr>
          <w:lang w:val="en-GB"/>
        </w:rPr>
        <w:instrText xml:space="preserve"> REF _Ref149905073 \r \h </w:instrText>
      </w:r>
      <w:r w:rsidR="0047636A">
        <w:rPr>
          <w:lang w:val="en-GB"/>
        </w:rPr>
      </w:r>
      <w:r w:rsidR="0047636A">
        <w:rPr>
          <w:lang w:val="en-GB"/>
        </w:rPr>
        <w:fldChar w:fldCharType="separate"/>
      </w:r>
      <w:r w:rsidR="008D2A5D">
        <w:rPr>
          <w:lang w:val="en-GB"/>
        </w:rPr>
        <w:t>[6]</w:t>
      </w:r>
      <w:r w:rsidR="0047636A">
        <w:rPr>
          <w:lang w:val="en-GB"/>
        </w:rPr>
        <w:fldChar w:fldCharType="end"/>
      </w:r>
      <w:r w:rsidR="009E2008">
        <w:rPr>
          <w:lang w:val="en-GB"/>
        </w:rPr>
        <w:t xml:space="preserve">. </w:t>
      </w:r>
      <w:r w:rsidR="006C0187">
        <w:rPr>
          <w:lang w:val="en-GB"/>
        </w:rPr>
        <w:t>Another note here is that,</w:t>
      </w:r>
      <w:r w:rsidR="009E2008">
        <w:rPr>
          <w:lang w:val="en-GB"/>
        </w:rPr>
        <w:t xml:space="preserve"> </w:t>
      </w:r>
      <w:r w:rsidR="00F522E5">
        <w:rPr>
          <w:lang w:val="en-GB"/>
        </w:rPr>
        <w:t xml:space="preserve">in the </w:t>
      </w:r>
      <w:r w:rsidR="00F522E5">
        <w:rPr>
          <w:lang w:val="en-GB"/>
        </w:rPr>
        <w:lastRenderedPageBreak/>
        <w:t xml:space="preserve">simulation results, </w:t>
      </w:r>
      <w:r>
        <w:rPr>
          <w:lang w:val="en-GB"/>
        </w:rPr>
        <w:t>for 1% BLER we consider it from the 1</w:t>
      </w:r>
      <w:r w:rsidRPr="00A231FD">
        <w:rPr>
          <w:vertAlign w:val="superscript"/>
          <w:lang w:val="en-GB"/>
        </w:rPr>
        <w:t>st</w:t>
      </w:r>
      <w:r>
        <w:rPr>
          <w:lang w:val="en-GB"/>
        </w:rPr>
        <w:t xml:space="preserve"> transmission without HARQ retransmission, while for 70% Throughput from the HARQ retransmission with number of retransmissions 4.</w:t>
      </w:r>
      <w:r>
        <w:rPr>
          <w:lang w:val="en-GB"/>
        </w:rPr>
        <w:t xml:space="preserve"> </w:t>
      </w:r>
    </w:p>
    <w:p w14:paraId="60D14D63" w14:textId="7BBDA7B3" w:rsidR="00A24472" w:rsidRDefault="00A72A1C" w:rsidP="00A72A1C">
      <w:pPr>
        <w:pStyle w:val="RAN4H2"/>
        <w:rPr>
          <w:lang w:val="en-GB"/>
        </w:rPr>
      </w:pPr>
      <w:r>
        <w:rPr>
          <w:lang w:val="en-GB"/>
        </w:rPr>
        <w:t>PDSCH Simulation in FR1</w:t>
      </w:r>
    </w:p>
    <w:p w14:paraId="5A6C40AD" w14:textId="6BE36AD2" w:rsidR="00E64BC5" w:rsidRPr="00E64BC5" w:rsidRDefault="00E64BC5" w:rsidP="00E64BC5">
      <w:pPr>
        <w:rPr>
          <w:lang w:val="en-GB"/>
        </w:rPr>
      </w:pPr>
      <w:r>
        <w:rPr>
          <w:lang w:val="en-GB"/>
        </w:rPr>
        <w:t xml:space="preserve">In the following, we provide our simulation </w:t>
      </w:r>
      <w:r w:rsidR="004D6092">
        <w:rPr>
          <w:lang w:val="en-GB"/>
        </w:rPr>
        <w:t xml:space="preserve">results </w:t>
      </w:r>
      <w:r>
        <w:rPr>
          <w:lang w:val="en-GB"/>
        </w:rPr>
        <w:t>on NCR PDSCH requirements in FR1, i.e., using FR1 FRCs.</w:t>
      </w:r>
      <w:r w:rsidR="005959A1">
        <w:rPr>
          <w:lang w:val="en-GB"/>
        </w:rPr>
        <w:t xml:space="preserve"> </w:t>
      </w:r>
      <w:r w:rsidR="000F6E7A">
        <w:rPr>
          <w:lang w:val="en-GB"/>
        </w:rPr>
        <w:t xml:space="preserve">The corresponding FRCs </w:t>
      </w:r>
      <w:r w:rsidR="005A1026">
        <w:rPr>
          <w:lang w:val="en-GB"/>
        </w:rPr>
        <w:t xml:space="preserve">are based on the proposed FRCs in </w:t>
      </w:r>
      <w:r w:rsidR="005A1026">
        <w:rPr>
          <w:lang w:val="en-GB"/>
        </w:rPr>
        <w:fldChar w:fldCharType="begin"/>
      </w:r>
      <w:r w:rsidR="005A1026">
        <w:rPr>
          <w:lang w:val="en-GB"/>
        </w:rPr>
        <w:instrText xml:space="preserve"> REF _Ref149905073 \r \h </w:instrText>
      </w:r>
      <w:r w:rsidR="005A1026">
        <w:rPr>
          <w:lang w:val="en-GB"/>
        </w:rPr>
      </w:r>
      <w:r w:rsidR="005A1026">
        <w:rPr>
          <w:lang w:val="en-GB"/>
        </w:rPr>
        <w:fldChar w:fldCharType="separate"/>
      </w:r>
      <w:r w:rsidR="008D2A5D">
        <w:rPr>
          <w:lang w:val="en-GB"/>
        </w:rPr>
        <w:t>[6]</w:t>
      </w:r>
      <w:r w:rsidR="005A1026">
        <w:rPr>
          <w:lang w:val="en-GB"/>
        </w:rPr>
        <w:fldChar w:fldCharType="end"/>
      </w:r>
      <w:r w:rsidR="000F6E7A">
        <w:rPr>
          <w:lang w:val="en-GB"/>
        </w:rPr>
        <w:t>.</w:t>
      </w:r>
      <w:r w:rsidR="0032248F">
        <w:rPr>
          <w:lang w:val="en-GB"/>
        </w:rPr>
        <w:t xml:space="preserve"> Our simulation results</w:t>
      </w:r>
      <w:r w:rsidR="00323CDF">
        <w:rPr>
          <w:lang w:val="en-GB"/>
        </w:rPr>
        <w:t xml:space="preserve"> on PDSCH in FR1</w:t>
      </w:r>
      <w:r w:rsidR="0032248F">
        <w:rPr>
          <w:lang w:val="en-GB"/>
        </w:rPr>
        <w:t xml:space="preserve"> are tabulated in</w:t>
      </w:r>
      <w:r w:rsidR="00F56001">
        <w:rPr>
          <w:lang w:val="en-GB"/>
        </w:rPr>
        <w:t xml:space="preserve"> </w:t>
      </w:r>
      <w:r w:rsidR="00F53ED6">
        <w:rPr>
          <w:lang w:val="en-GB"/>
        </w:rPr>
        <w:fldChar w:fldCharType="begin"/>
      </w:r>
      <w:r w:rsidR="00F53ED6">
        <w:rPr>
          <w:lang w:val="en-GB"/>
        </w:rPr>
        <w:instrText xml:space="preserve"> REF _Ref146060925 \h </w:instrText>
      </w:r>
      <w:r w:rsidR="00F53ED6">
        <w:rPr>
          <w:lang w:val="en-GB"/>
        </w:rPr>
      </w:r>
      <w:r w:rsidR="00F53ED6">
        <w:rPr>
          <w:lang w:val="en-GB"/>
        </w:rPr>
        <w:fldChar w:fldCharType="separate"/>
      </w:r>
      <w:r w:rsidR="008D2A5D">
        <w:t xml:space="preserve">Table </w:t>
      </w:r>
      <w:r w:rsidR="008D2A5D">
        <w:rPr>
          <w:noProof/>
        </w:rPr>
        <w:t>1</w:t>
      </w:r>
      <w:r w:rsidR="00F53ED6">
        <w:rPr>
          <w:lang w:val="en-GB"/>
        </w:rPr>
        <w:fldChar w:fldCharType="end"/>
      </w:r>
      <w:r w:rsidR="00F53ED6">
        <w:rPr>
          <w:lang w:val="en-GB"/>
        </w:rPr>
        <w:t xml:space="preserve"> below</w:t>
      </w:r>
      <w:r w:rsidR="0032248F">
        <w:rPr>
          <w:lang w:val="en-GB"/>
        </w:rPr>
        <w:t>.</w:t>
      </w:r>
      <w:r w:rsidR="00F53ED6">
        <w:rPr>
          <w:lang w:val="en-GB"/>
        </w:rPr>
        <w:t xml:space="preserve"> </w:t>
      </w:r>
    </w:p>
    <w:p w14:paraId="032E46D9" w14:textId="389C1573" w:rsidR="00E64BC5" w:rsidRDefault="00E64BC5" w:rsidP="00E64BC5">
      <w:pPr>
        <w:pStyle w:val="Caption"/>
        <w:keepNext/>
      </w:pPr>
      <w:bookmarkStart w:id="6" w:name="_Ref146060925"/>
      <w:r>
        <w:t xml:space="preserve">Table </w:t>
      </w:r>
      <w:fldSimple w:instr=" SEQ Table \* ARABIC ">
        <w:r w:rsidR="008D2A5D">
          <w:rPr>
            <w:noProof/>
          </w:rPr>
          <w:t>1</w:t>
        </w:r>
      </w:fldSimple>
      <w:bookmarkEnd w:id="6"/>
      <w:r>
        <w:t>. Simulation Results on PDSCH in FR1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706"/>
        <w:gridCol w:w="920"/>
        <w:gridCol w:w="661"/>
        <w:gridCol w:w="617"/>
        <w:gridCol w:w="991"/>
        <w:gridCol w:w="1078"/>
        <w:gridCol w:w="1569"/>
        <w:gridCol w:w="1025"/>
        <w:gridCol w:w="1025"/>
        <w:gridCol w:w="1025"/>
      </w:tblGrid>
      <w:tr w:rsidR="00CF7982" w:rsidRPr="004D7925" w14:paraId="3AF48C7A" w14:textId="6BA9964B" w:rsidTr="00E1183C">
        <w:trPr>
          <w:trHeight w:val="275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3A8E4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Case number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72F909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Bandwidth (MHz)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C8AFAE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SCS (kHz)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85EC8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MCS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28FDD0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Propagation condition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E08A0" w14:textId="77777777" w:rsidR="00CF7982" w:rsidRPr="004D7925" w:rsidRDefault="00CF7982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Antenna configuration</w:t>
            </w:r>
          </w:p>
        </w:tc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22F0" w14:textId="1BEF15FB" w:rsidR="00CF7982" w:rsidRPr="004D7925" w:rsidRDefault="00CF7982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Reference Values</w:t>
            </w:r>
          </w:p>
        </w:tc>
      </w:tr>
      <w:tr w:rsidR="0055213C" w:rsidRPr="004D7925" w14:paraId="18DF1D4F" w14:textId="77777777" w:rsidTr="00451BF3">
        <w:trPr>
          <w:trHeight w:val="275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BE6D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30A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DF7F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F550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C060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F333" w14:textId="77777777" w:rsidR="0055213C" w:rsidRPr="004D7925" w:rsidRDefault="0055213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BA94" w14:textId="05675A8B" w:rsidR="0055213C" w:rsidRPr="004D7925" w:rsidRDefault="009F6AFC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F</w:t>
            </w:r>
            <w:r w:rsidRPr="009F6AFC">
              <w:rPr>
                <w:rFonts w:eastAsia="SimSun" w:cs="Times New Roman"/>
                <w:sz w:val="16"/>
                <w:szCs w:val="16"/>
                <w:lang w:eastAsia="ko-KR"/>
              </w:rPr>
              <w:t>raction of maximum throughput (%)</w:t>
            </w:r>
            <w:r w:rsidRPr="009F6AFC">
              <w:rPr>
                <w:rFonts w:eastAsia="SimSun" w:cs="Times New Roman"/>
                <w:sz w:val="16"/>
                <w:szCs w:val="16"/>
                <w:lang w:eastAsia="ko-KR"/>
              </w:rPr>
              <w:tab/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B72" w14:textId="07E68BB0" w:rsidR="0055213C" w:rsidRPr="004D7925" w:rsidRDefault="00A6757B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SNR</w:t>
            </w:r>
            <w:r w:rsidR="00561BB6">
              <w:rPr>
                <w:rFonts w:eastAsia="SimSun" w:cs="Times New Roman"/>
                <w:sz w:val="16"/>
                <w:szCs w:val="16"/>
                <w:lang w:eastAsia="ko-KR"/>
              </w:rPr>
              <w:t xml:space="preserve"> (dB)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596D" w14:textId="39E65E84" w:rsidR="0055213C" w:rsidRPr="004D7925" w:rsidRDefault="00A6757B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BLER</w:t>
            </w:r>
            <w:r w:rsidR="009F6AFC">
              <w:rPr>
                <w:rFonts w:eastAsia="SimSun" w:cs="Times New Roman"/>
                <w:sz w:val="16"/>
                <w:szCs w:val="16"/>
                <w:lang w:eastAsia="ko-KR"/>
              </w:rPr>
              <w:t xml:space="preserve"> (%)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93E" w14:textId="68F1A733" w:rsidR="0055213C" w:rsidRPr="004D7925" w:rsidRDefault="00A6757B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SNR</w:t>
            </w:r>
            <w:r w:rsidR="00561BB6">
              <w:rPr>
                <w:rFonts w:eastAsia="SimSun" w:cs="Times New Roman"/>
                <w:sz w:val="16"/>
                <w:szCs w:val="16"/>
                <w:lang w:eastAsia="ko-KR"/>
              </w:rPr>
              <w:t xml:space="preserve"> (dB)</w:t>
            </w:r>
          </w:p>
        </w:tc>
      </w:tr>
      <w:tr w:rsidR="009F6AFC" w:rsidRPr="004D7925" w14:paraId="4F011014" w14:textId="1BAF03E9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02A7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B4CE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318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0692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C74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0B5A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3529" w14:textId="15529902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C99" w14:textId="317D5B4A" w:rsidR="009F6AFC" w:rsidRPr="004D7925" w:rsidRDefault="00D82E6A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D82E6A">
              <w:rPr>
                <w:rFonts w:eastAsia="SimSun" w:cs="Times New Roman"/>
                <w:sz w:val="16"/>
                <w:szCs w:val="16"/>
                <w:lang w:eastAsia="ko-KR"/>
              </w:rPr>
              <w:t>-2.45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2CB" w14:textId="21863D70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84B9" w14:textId="32A1C1BC" w:rsidR="009F6AFC" w:rsidRPr="004D7925" w:rsidRDefault="00BB6971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BB6971">
              <w:rPr>
                <w:rFonts w:eastAsia="SimSun" w:cs="Times New Roman"/>
                <w:sz w:val="16"/>
                <w:szCs w:val="16"/>
                <w:lang w:eastAsia="ko-KR"/>
              </w:rPr>
              <w:t>0.65</w:t>
            </w:r>
          </w:p>
        </w:tc>
      </w:tr>
      <w:tr w:rsidR="009F6AFC" w:rsidRPr="004D7925" w14:paraId="53655460" w14:textId="2839CC21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B338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6807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919D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E8E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FFBC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E5A6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60D04" w14:textId="15926FDB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2B0E01BC" w14:textId="621B1588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EF3C" w14:textId="7D62892B" w:rsidR="009F6AFC" w:rsidRPr="004D7925" w:rsidRDefault="001723DD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1723DD">
              <w:rPr>
                <w:rFonts w:eastAsia="SimSun" w:cs="Times New Roman"/>
                <w:sz w:val="16"/>
                <w:szCs w:val="16"/>
                <w:lang w:eastAsia="ko-KR"/>
              </w:rPr>
              <w:t>-5.21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5A7" w14:textId="35EFBEA4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2571" w14:textId="04FF2AD7" w:rsidR="009F6AFC" w:rsidRPr="004D7925" w:rsidRDefault="004D6F81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ko-KR"/>
              </w:rPr>
              <w:t>-2.56</w:t>
            </w:r>
          </w:p>
        </w:tc>
      </w:tr>
      <w:tr w:rsidR="009F6AFC" w:rsidRPr="004D7925" w14:paraId="38204563" w14:textId="3E777913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C0DC" w14:textId="77777777" w:rsidR="009F6AFC" w:rsidRPr="004D6F81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DE4" w14:textId="77777777" w:rsidR="009F6AFC" w:rsidRPr="004D6F81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CB56" w14:textId="77777777" w:rsidR="009F6AFC" w:rsidRPr="004D6F81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97A8" w14:textId="77777777" w:rsidR="009F6AFC" w:rsidRPr="004D6F81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D3C9" w14:textId="77777777" w:rsidR="009F6AFC" w:rsidRPr="004D6F81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91FF" w14:textId="77777777" w:rsidR="009F6AFC" w:rsidRPr="004D6F81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C485" w14:textId="66D438DA" w:rsidR="00E91036" w:rsidRPr="004D6F81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6B0EF6D5" w14:textId="4EE20D71" w:rsidR="009F6AFC" w:rsidRPr="004D6F81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13B7" w14:textId="389DC27A" w:rsidR="009F6AFC" w:rsidRPr="004D6F81" w:rsidRDefault="00165CC4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165CC4">
              <w:rPr>
                <w:rFonts w:eastAsia="SimSun" w:cs="Times New Roman"/>
                <w:sz w:val="16"/>
                <w:szCs w:val="16"/>
                <w:lang w:eastAsia="ko-KR"/>
              </w:rPr>
              <w:t>4.32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B023" w14:textId="497161F5" w:rsidR="009F6AFC" w:rsidRPr="004D6F81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4D6F81"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736" w14:textId="61B5780C" w:rsidR="009F6AFC" w:rsidRPr="004D6F81" w:rsidRDefault="00077169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077169">
              <w:rPr>
                <w:rFonts w:eastAsia="SimSun" w:cs="Times New Roman"/>
                <w:sz w:val="16"/>
                <w:szCs w:val="16"/>
                <w:lang w:eastAsia="ko-KR"/>
              </w:rPr>
              <w:t>8.26</w:t>
            </w:r>
          </w:p>
        </w:tc>
      </w:tr>
      <w:tr w:rsidR="009F6AFC" w:rsidRPr="004D7925" w14:paraId="5A555015" w14:textId="45A4EC24" w:rsidTr="00156388">
        <w:trPr>
          <w:trHeight w:val="409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B21E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09DA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F20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87F4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948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CBE4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B80E" w14:textId="23A8020C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072CBCD8" w14:textId="2DEF4AC3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6B3" w14:textId="5901EAF2" w:rsidR="009F6AFC" w:rsidRPr="004D7925" w:rsidRDefault="00F2462E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F2462E">
              <w:rPr>
                <w:rFonts w:eastAsia="SimSun" w:cs="Times New Roman"/>
                <w:sz w:val="16"/>
                <w:szCs w:val="16"/>
                <w:lang w:eastAsia="ko-KR"/>
              </w:rPr>
              <w:t>1.44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0D7F" w14:textId="1DC7DFAE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BAF9" w14:textId="40A7B19E" w:rsidR="009F6AFC" w:rsidRPr="004D7925" w:rsidRDefault="00184A57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184A57">
              <w:rPr>
                <w:rFonts w:eastAsia="SimSun" w:cs="Times New Roman"/>
                <w:sz w:val="16"/>
                <w:szCs w:val="16"/>
                <w:lang w:eastAsia="ko-KR"/>
              </w:rPr>
              <w:t>4.61</w:t>
            </w:r>
          </w:p>
        </w:tc>
      </w:tr>
      <w:tr w:rsidR="009F6AFC" w:rsidRPr="004D7925" w14:paraId="70A41FE3" w14:textId="18BB9D55" w:rsidTr="00156388">
        <w:trPr>
          <w:trHeight w:val="66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684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741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2BD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BC01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4C5B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F84F" w14:textId="77777777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997C" w14:textId="55B25CBF" w:rsidR="00E91036" w:rsidRPr="004D7925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4D7925">
              <w:rPr>
                <w:rFonts w:eastAsia="SimSun" w:cs="Times New Roman"/>
                <w:sz w:val="16"/>
                <w:szCs w:val="16"/>
                <w:lang w:eastAsia="ko-KR"/>
              </w:rPr>
              <w:t>70</w:t>
            </w:r>
          </w:p>
          <w:p w14:paraId="20FEF906" w14:textId="531D39CE" w:rsidR="009F6AFC" w:rsidRPr="004D7925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4FB" w14:textId="0C33AA1C" w:rsidR="009F6AFC" w:rsidRPr="004D7925" w:rsidRDefault="00F372F5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F372F5">
              <w:rPr>
                <w:rFonts w:eastAsia="SimSun" w:cs="Times New Roman"/>
                <w:sz w:val="16"/>
                <w:szCs w:val="16"/>
                <w:lang w:eastAsia="ko-KR"/>
              </w:rPr>
              <w:t>-2.89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839E" w14:textId="17DCCA5D" w:rsidR="009F6AFC" w:rsidRPr="004D7925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>
              <w:rPr>
                <w:rFonts w:eastAsia="SimSun" w:cs="Times New Roman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803" w14:textId="46AF6D1F" w:rsidR="009F6AFC" w:rsidRPr="004D7925" w:rsidRDefault="00521A4B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21A4B">
              <w:rPr>
                <w:rFonts w:eastAsia="SimSun" w:cs="Times New Roman"/>
                <w:sz w:val="16"/>
                <w:szCs w:val="16"/>
                <w:lang w:eastAsia="ko-KR"/>
              </w:rPr>
              <w:t>0.016</w:t>
            </w:r>
          </w:p>
        </w:tc>
      </w:tr>
      <w:tr w:rsidR="009F6AFC" w:rsidRPr="004D7925" w14:paraId="559EF20D" w14:textId="1A83AA96" w:rsidTr="0015638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36F5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39A2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D385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5CB8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0304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9A2E" w14:textId="77777777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9580" w14:textId="02C9AE1E" w:rsidR="00E91036" w:rsidRPr="001B23A6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70</w:t>
            </w:r>
          </w:p>
          <w:p w14:paraId="05743196" w14:textId="0C6B9952" w:rsidR="009F6AFC" w:rsidRPr="001B23A6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919C" w14:textId="2C302A19" w:rsidR="009F6AFC" w:rsidRPr="001B23A6" w:rsidRDefault="00CB00AF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TBA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061" w14:textId="0C4C1573" w:rsidR="009F6AFC" w:rsidRPr="001B23A6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272" w14:textId="49BE1367" w:rsidR="009F6AFC" w:rsidRPr="001B23A6" w:rsidRDefault="00CB00AF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1B23A6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TBA</w:t>
            </w:r>
          </w:p>
        </w:tc>
      </w:tr>
      <w:tr w:rsidR="009F6AFC" w:rsidRPr="00F955DD" w14:paraId="713E1EA8" w14:textId="5EE03DFA" w:rsidTr="0015638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BD28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789B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9A51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4DE43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52BB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B817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2x2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E9E7" w14:textId="5BD23176" w:rsidR="00E91036" w:rsidRPr="00F955DD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70</w:t>
            </w:r>
          </w:p>
          <w:p w14:paraId="5FD10873" w14:textId="091F0791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C63" w14:textId="36E0F5D7" w:rsidR="009F6AFC" w:rsidRPr="00F955DD" w:rsidRDefault="00036B22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4.09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A1C" w14:textId="5DDF9113" w:rsidR="009F6AFC" w:rsidRPr="00F955DD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94B" w14:textId="72567FEB" w:rsidR="009F6AFC" w:rsidRPr="00F955DD" w:rsidRDefault="00036B22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7.19</w:t>
            </w:r>
          </w:p>
        </w:tc>
      </w:tr>
      <w:tr w:rsidR="009F6AFC" w:rsidRPr="00F955DD" w14:paraId="1E0AA5B6" w14:textId="74A5C3E2" w:rsidTr="00156388">
        <w:trPr>
          <w:trHeight w:val="4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0F09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CBDC9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A90E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3A2E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zh-CN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13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C41C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TDLA30-10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585D" w14:textId="77777777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2x4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BABA" w14:textId="30FAF6D0" w:rsidR="00E91036" w:rsidRPr="00F955DD" w:rsidRDefault="009F6AFC" w:rsidP="00E91036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70</w:t>
            </w:r>
          </w:p>
          <w:p w14:paraId="7D7574B1" w14:textId="64864366" w:rsidR="009F6AFC" w:rsidRPr="00F955DD" w:rsidRDefault="009F6AFC" w:rsidP="009F6AFC">
            <w:pPr>
              <w:keepNext/>
              <w:keepLines/>
              <w:jc w:val="center"/>
              <w:rPr>
                <w:rFonts w:eastAsia="SimSun"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22A4" w14:textId="2777DAD8" w:rsidR="009F6AFC" w:rsidRPr="00F955DD" w:rsidRDefault="0045009B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1.72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BC33" w14:textId="64CD7DDC" w:rsidR="009F6AFC" w:rsidRPr="00F955DD" w:rsidRDefault="009F6AFC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72F" w14:textId="0DCD67CC" w:rsidR="009F6AFC" w:rsidRPr="00F955DD" w:rsidRDefault="0045009B" w:rsidP="009F6AFC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4.09</w:t>
            </w:r>
          </w:p>
        </w:tc>
      </w:tr>
      <w:tr w:rsidR="00F955DD" w:rsidRPr="00F955DD" w14:paraId="5F5D5C42" w14:textId="77777777" w:rsidTr="00346D63">
        <w:trPr>
          <w:trHeight w:val="415"/>
          <w:jc w:val="center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2E7E" w14:textId="57CE3B01" w:rsidR="00F955DD" w:rsidRPr="00F955DD" w:rsidRDefault="00F955DD" w:rsidP="00F955DD">
            <w:pPr>
              <w:keepNext/>
              <w:keepLines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F955DD">
              <w:rPr>
                <w:rFonts w:eastAsia="SimSun" w:cs="Times New Roman"/>
                <w:sz w:val="16"/>
                <w:szCs w:val="16"/>
                <w:lang w:eastAsia="ko-KR"/>
              </w:rPr>
              <w:t>Note</w:t>
            </w:r>
            <w:r>
              <w:rPr>
                <w:rFonts w:eastAsia="SimSun" w:cs="Times New Roman"/>
                <w:sz w:val="16"/>
                <w:szCs w:val="16"/>
                <w:lang w:eastAsia="ko-KR"/>
              </w:rPr>
              <w:t xml:space="preserve">: For the highlighted test cases, </w:t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  <w:t>t</w:t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  <w:t xml:space="preserve">he current values are based on FRCs in </w:t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  <w:fldChar w:fldCharType="begin"/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  <w:instrText xml:space="preserve"> REF _Ref149739391 \r \h </w:instrText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  <w:fldChar w:fldCharType="separate"/>
            </w:r>
            <w:r w:rsidR="008D2A5D">
              <w:rPr>
                <w:rFonts w:eastAsia="SimSun" w:cs="Times New Roman"/>
                <w:sz w:val="16"/>
                <w:szCs w:val="16"/>
                <w:lang w:eastAsia="ko-KR"/>
              </w:rPr>
              <w:t>[3]</w:t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  <w:fldChar w:fldCharType="end"/>
            </w:r>
            <w:r w:rsidR="00DC5FF4">
              <w:rPr>
                <w:rFonts w:eastAsia="SimSun" w:cs="Times New Roman"/>
                <w:sz w:val="16"/>
                <w:szCs w:val="16"/>
                <w:lang w:eastAsia="ko-KR"/>
              </w:rPr>
              <w:t>. At</w:t>
            </w:r>
            <w:r w:rsidR="00AB6D7F">
              <w:rPr>
                <w:rFonts w:eastAsia="SimSun" w:cs="Times New Roman"/>
                <w:sz w:val="16"/>
                <w:szCs w:val="16"/>
                <w:lang w:eastAsia="ko-KR"/>
              </w:rPr>
              <w:t xml:space="preserve"> the time of the writing of this contribution, the updated simulation based on the FRCs in </w:t>
            </w:r>
            <w:r w:rsidR="00AB6D7F">
              <w:rPr>
                <w:rFonts w:eastAsia="SimSun" w:cs="Times New Roman"/>
                <w:sz w:val="16"/>
                <w:szCs w:val="16"/>
                <w:lang w:eastAsia="ko-KR"/>
              </w:rPr>
              <w:fldChar w:fldCharType="begin"/>
            </w:r>
            <w:r w:rsidR="00AB6D7F">
              <w:rPr>
                <w:rFonts w:eastAsia="SimSun" w:cs="Times New Roman"/>
                <w:sz w:val="16"/>
                <w:szCs w:val="16"/>
                <w:lang w:eastAsia="ko-KR"/>
              </w:rPr>
              <w:instrText xml:space="preserve"> REF _Ref149905073 \r \h </w:instrText>
            </w:r>
            <w:r w:rsidR="00AB6D7F">
              <w:rPr>
                <w:rFonts w:eastAsia="SimSun" w:cs="Times New Roman"/>
                <w:sz w:val="16"/>
                <w:szCs w:val="16"/>
                <w:lang w:eastAsia="ko-KR"/>
              </w:rPr>
            </w:r>
            <w:r w:rsidR="00AB6D7F">
              <w:rPr>
                <w:rFonts w:eastAsia="SimSun" w:cs="Times New Roman"/>
                <w:sz w:val="16"/>
                <w:szCs w:val="16"/>
                <w:lang w:eastAsia="ko-KR"/>
              </w:rPr>
              <w:fldChar w:fldCharType="separate"/>
            </w:r>
            <w:r w:rsidR="008D2A5D">
              <w:rPr>
                <w:rFonts w:eastAsia="SimSun" w:cs="Times New Roman"/>
                <w:sz w:val="16"/>
                <w:szCs w:val="16"/>
                <w:lang w:eastAsia="ko-KR"/>
              </w:rPr>
              <w:t>[6]</w:t>
            </w:r>
            <w:r w:rsidR="00AB6D7F">
              <w:rPr>
                <w:rFonts w:eastAsia="SimSun" w:cs="Times New Roman"/>
                <w:sz w:val="16"/>
                <w:szCs w:val="16"/>
                <w:lang w:eastAsia="ko-KR"/>
              </w:rPr>
              <w:fldChar w:fldCharType="end"/>
            </w:r>
            <w:r w:rsidR="00AB6D7F">
              <w:rPr>
                <w:rFonts w:eastAsia="SimSun" w:cs="Times New Roman"/>
                <w:sz w:val="16"/>
                <w:szCs w:val="16"/>
                <w:lang w:eastAsia="ko-KR"/>
              </w:rPr>
              <w:t xml:space="preserve"> </w:t>
            </w:r>
            <w:r w:rsidR="00B64623">
              <w:rPr>
                <w:rFonts w:eastAsia="SimSun" w:cs="Times New Roman"/>
                <w:sz w:val="16"/>
                <w:szCs w:val="16"/>
                <w:lang w:eastAsia="ko-KR"/>
              </w:rPr>
              <w:t xml:space="preserve">is still ongoing. Updated simulation </w:t>
            </w:r>
            <w:r w:rsidR="00B24793">
              <w:rPr>
                <w:rFonts w:eastAsia="SimSun" w:cs="Times New Roman"/>
                <w:sz w:val="16"/>
                <w:szCs w:val="16"/>
                <w:lang w:eastAsia="ko-KR"/>
              </w:rPr>
              <w:t xml:space="preserve">results </w:t>
            </w:r>
            <w:r w:rsidR="00B64623">
              <w:rPr>
                <w:rFonts w:eastAsia="SimSun" w:cs="Times New Roman"/>
                <w:sz w:val="16"/>
                <w:szCs w:val="16"/>
                <w:lang w:eastAsia="ko-KR"/>
              </w:rPr>
              <w:t xml:space="preserve">of those test cases will be provided during the review week or </w:t>
            </w:r>
            <w:r w:rsidR="00546349">
              <w:rPr>
                <w:rFonts w:eastAsia="SimSun" w:cs="Times New Roman"/>
                <w:sz w:val="16"/>
                <w:szCs w:val="16"/>
                <w:lang w:eastAsia="ko-KR"/>
              </w:rPr>
              <w:t xml:space="preserve">on </w:t>
            </w:r>
            <w:r w:rsidR="00B64623">
              <w:rPr>
                <w:rFonts w:eastAsia="SimSun" w:cs="Times New Roman"/>
                <w:sz w:val="16"/>
                <w:szCs w:val="16"/>
                <w:lang w:eastAsia="ko-KR"/>
              </w:rPr>
              <w:t>the first day of the meeting.</w:t>
            </w:r>
            <w:r w:rsidR="00AA2B94">
              <w:rPr>
                <w:rFonts w:eastAsia="SimSun" w:cs="Times New Roman"/>
                <w:sz w:val="16"/>
                <w:szCs w:val="16"/>
                <w:lang w:eastAsia="ko-KR"/>
              </w:rPr>
              <w:t xml:space="preserve"> </w:t>
            </w:r>
          </w:p>
        </w:tc>
      </w:tr>
    </w:tbl>
    <w:p w14:paraId="7B9F7203" w14:textId="39967298" w:rsidR="00E20ECF" w:rsidRDefault="00E20ECF" w:rsidP="000665B7">
      <w:pPr>
        <w:rPr>
          <w:lang w:val="en-GB"/>
        </w:rPr>
      </w:pPr>
    </w:p>
    <w:p w14:paraId="42EFFC89" w14:textId="44E7EB43" w:rsidR="00F960DF" w:rsidRDefault="00F960DF" w:rsidP="001B7960">
      <w:pPr>
        <w:rPr>
          <w:lang w:val="en-GB"/>
        </w:rPr>
      </w:pPr>
    </w:p>
    <w:p w14:paraId="66F797AB" w14:textId="6552A88D" w:rsidR="00C54AEA" w:rsidRDefault="00D93381" w:rsidP="00C36A4B">
      <w:pPr>
        <w:pStyle w:val="RAN4H2"/>
        <w:rPr>
          <w:rFonts w:eastAsia="SimSun"/>
          <w:lang w:val="en-GB" w:eastAsia="en-GB"/>
        </w:rPr>
      </w:pPr>
      <w:r>
        <w:rPr>
          <w:rFonts w:eastAsia="SimSun"/>
          <w:lang w:val="en-GB" w:eastAsia="en-GB"/>
        </w:rPr>
        <w:t xml:space="preserve">PDSCH </w:t>
      </w:r>
      <w:r w:rsidR="00C36A4B">
        <w:rPr>
          <w:rFonts w:eastAsia="SimSun"/>
          <w:lang w:val="en-GB" w:eastAsia="en-GB"/>
        </w:rPr>
        <w:t>Simulation in FR2</w:t>
      </w:r>
    </w:p>
    <w:p w14:paraId="5931E994" w14:textId="42B87EB9" w:rsidR="0052214E" w:rsidRDefault="00C36A4B" w:rsidP="00C54AEA">
      <w:pPr>
        <w:rPr>
          <w:lang w:val="en-GB"/>
        </w:rPr>
      </w:pPr>
      <w:r w:rsidRPr="00C36A4B">
        <w:rPr>
          <w:lang w:val="en-GB"/>
        </w:rPr>
        <w:t>In the following, we provide our simulation results of NCR PDSCH requirements in FR</w:t>
      </w:r>
      <w:r>
        <w:rPr>
          <w:lang w:val="en-GB"/>
        </w:rPr>
        <w:t>2</w:t>
      </w:r>
      <w:r w:rsidRPr="00C36A4B">
        <w:rPr>
          <w:lang w:val="en-GB"/>
        </w:rPr>
        <w:t>, i.e., using FR</w:t>
      </w:r>
      <w:r>
        <w:rPr>
          <w:lang w:val="en-GB"/>
        </w:rPr>
        <w:t>2</w:t>
      </w:r>
      <w:r w:rsidRPr="00C36A4B">
        <w:rPr>
          <w:lang w:val="en-GB"/>
        </w:rPr>
        <w:t xml:space="preserve"> FRCs. </w:t>
      </w:r>
      <w:r w:rsidR="00086C97">
        <w:rPr>
          <w:lang w:val="en-GB"/>
        </w:rPr>
        <w:t xml:space="preserve">The simulation results on PDSCH in FR2 is tabulated in </w:t>
      </w:r>
      <w:r w:rsidR="00086C97">
        <w:rPr>
          <w:lang w:val="en-GB"/>
        </w:rPr>
        <w:fldChar w:fldCharType="begin"/>
      </w:r>
      <w:r w:rsidR="00086C97">
        <w:rPr>
          <w:lang w:val="en-GB"/>
        </w:rPr>
        <w:instrText xml:space="preserve"> REF _Ref146061138 \h </w:instrText>
      </w:r>
      <w:r w:rsidR="00086C97">
        <w:rPr>
          <w:lang w:val="en-GB"/>
        </w:rPr>
      </w:r>
      <w:r w:rsidR="00086C97">
        <w:rPr>
          <w:lang w:val="en-GB"/>
        </w:rPr>
        <w:fldChar w:fldCharType="separate"/>
      </w:r>
      <w:r w:rsidR="008D2A5D">
        <w:t xml:space="preserve">Table </w:t>
      </w:r>
      <w:r w:rsidR="008D2A5D">
        <w:rPr>
          <w:noProof/>
        </w:rPr>
        <w:t>2</w:t>
      </w:r>
      <w:r w:rsidR="00086C97">
        <w:rPr>
          <w:lang w:val="en-GB"/>
        </w:rPr>
        <w:fldChar w:fldCharType="end"/>
      </w:r>
      <w:r w:rsidR="00086C97">
        <w:rPr>
          <w:lang w:val="en-GB"/>
        </w:rPr>
        <w:t xml:space="preserve"> below</w:t>
      </w:r>
      <w:r w:rsidR="00405BCB">
        <w:rPr>
          <w:lang w:val="en-GB"/>
        </w:rPr>
        <w:t>.</w:t>
      </w:r>
    </w:p>
    <w:p w14:paraId="2C89E767" w14:textId="1AD5E717" w:rsidR="00086C97" w:rsidRDefault="00086C97" w:rsidP="00086C97">
      <w:pPr>
        <w:pStyle w:val="Caption"/>
        <w:keepNext/>
      </w:pPr>
      <w:bookmarkStart w:id="7" w:name="_Ref146061138"/>
      <w:r>
        <w:t xml:space="preserve">Table </w:t>
      </w:r>
      <w:fldSimple w:instr=" SEQ Table \* ARABIC ">
        <w:r w:rsidR="008D2A5D">
          <w:rPr>
            <w:noProof/>
          </w:rPr>
          <w:t>2</w:t>
        </w:r>
      </w:fldSimple>
      <w:bookmarkEnd w:id="7"/>
      <w:r>
        <w:t>. Simulation Results on PDSCH in FR2</w:t>
      </w:r>
    </w:p>
    <w:tbl>
      <w:tblPr>
        <w:tblStyle w:val="TableGrid"/>
        <w:tblW w:w="9617" w:type="dxa"/>
        <w:jc w:val="center"/>
        <w:tblLook w:val="04A0" w:firstRow="1" w:lastRow="0" w:firstColumn="1" w:lastColumn="0" w:noHBand="0" w:noVBand="1"/>
      </w:tblPr>
      <w:tblGrid>
        <w:gridCol w:w="873"/>
        <w:gridCol w:w="1155"/>
        <w:gridCol w:w="725"/>
        <w:gridCol w:w="1266"/>
        <w:gridCol w:w="1369"/>
        <w:gridCol w:w="1436"/>
        <w:gridCol w:w="931"/>
        <w:gridCol w:w="931"/>
        <w:gridCol w:w="931"/>
      </w:tblGrid>
      <w:tr w:rsidR="006D047F" w14:paraId="5F3045A2" w14:textId="73E9ED03" w:rsidTr="001D355E">
        <w:trPr>
          <w:jc w:val="center"/>
        </w:trPr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45D8C" w14:textId="77777777" w:rsidR="006D047F" w:rsidRPr="00546349" w:rsidRDefault="006D047F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Case number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C5A74B" w14:textId="77777777" w:rsidR="006D047F" w:rsidRPr="00546349" w:rsidRDefault="006D047F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Bandwidth (MHz)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F9D25" w14:textId="77777777" w:rsidR="006D047F" w:rsidRPr="00546349" w:rsidRDefault="006D047F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SCS (kHz)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C776D" w14:textId="77777777" w:rsidR="006D047F" w:rsidRPr="00546349" w:rsidRDefault="006D047F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Propagation condition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421F" w14:textId="77777777" w:rsidR="006D047F" w:rsidRPr="00546349" w:rsidRDefault="006D047F" w:rsidP="00F53B78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Antenna configuration</w:t>
            </w:r>
          </w:p>
        </w:tc>
        <w:tc>
          <w:tcPr>
            <w:tcW w:w="4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327E" w14:textId="746CAAEF" w:rsidR="006D047F" w:rsidRPr="00546349" w:rsidRDefault="006D047F" w:rsidP="00F53B7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Reference Values</w:t>
            </w:r>
          </w:p>
        </w:tc>
      </w:tr>
      <w:tr w:rsidR="006D047F" w14:paraId="291BE265" w14:textId="5753D37D" w:rsidTr="00CA2A86">
        <w:trPr>
          <w:jc w:val="center"/>
        </w:trPr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42C6" w14:textId="639E6473" w:rsidR="006D047F" w:rsidRPr="00546349" w:rsidRDefault="006D047F" w:rsidP="006D047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877C" w14:textId="7237D975" w:rsidR="006D047F" w:rsidRPr="00546349" w:rsidRDefault="006D047F" w:rsidP="006D047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8CEC" w14:textId="182C2FF0" w:rsidR="006D047F" w:rsidRPr="00546349" w:rsidRDefault="006D047F" w:rsidP="006D047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EA4A" w14:textId="2E0BDD0E" w:rsidR="006D047F" w:rsidRPr="00546349" w:rsidRDefault="006D047F" w:rsidP="006D047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E756" w14:textId="7AD08F06" w:rsidR="006D047F" w:rsidRPr="00546349" w:rsidRDefault="006D047F" w:rsidP="006D047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D5BF" w14:textId="1C97FFCC" w:rsidR="006D047F" w:rsidRPr="00546349" w:rsidRDefault="006D047F" w:rsidP="006D047F">
            <w:pPr>
              <w:keepNext/>
              <w:keepLines/>
              <w:jc w:val="center"/>
              <w:rPr>
                <w:rFonts w:eastAsia="SimSu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Fraction of maximum throughput (%)</w:t>
            </w: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ab/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6F73" w14:textId="0E3CE537" w:rsidR="006D047F" w:rsidRPr="00546349" w:rsidRDefault="006D047F" w:rsidP="006D047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SNR (dB)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354" w14:textId="513239FC" w:rsidR="006D047F" w:rsidRPr="00546349" w:rsidRDefault="006D047F" w:rsidP="006D047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BLER (%)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8D18" w14:textId="0EE74B92" w:rsidR="006D047F" w:rsidRPr="00546349" w:rsidRDefault="006D047F" w:rsidP="006D047F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lang w:eastAsia="ko-KR"/>
              </w:rPr>
              <w:t>SNR (dB)</w:t>
            </w:r>
          </w:p>
        </w:tc>
      </w:tr>
      <w:tr w:rsidR="00BE2A08" w14:paraId="5B3BFB09" w14:textId="77777777" w:rsidTr="0046514B">
        <w:trPr>
          <w:jc w:val="center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0EF9" w14:textId="5FEB3610" w:rsidR="00BE2A08" w:rsidRPr="00546349" w:rsidRDefault="00BE2A08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6742" w14:textId="5D85FFAB" w:rsidR="00BE2A08" w:rsidRPr="00546349" w:rsidRDefault="00BE2A08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100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3208" w14:textId="78AE269F" w:rsidR="00BE2A08" w:rsidRPr="00546349" w:rsidRDefault="00BE2A08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zh-CN"/>
              </w:rPr>
              <w:t>120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3BB1" w14:textId="4C0CAA5B" w:rsidR="00BE2A08" w:rsidRPr="00546349" w:rsidRDefault="00BE2A08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TDLA30-75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686" w14:textId="1CF043FF" w:rsidR="00BE2A08" w:rsidRPr="00546349" w:rsidRDefault="00BE2A08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2x2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D8A0" w14:textId="7589BD81" w:rsidR="00BE2A08" w:rsidRPr="00546349" w:rsidRDefault="00BE2A08" w:rsidP="0046514B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32B6" w14:textId="1887704A" w:rsidR="00BE2A08" w:rsidRPr="00546349" w:rsidRDefault="0046514B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3.86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5FFC" w14:textId="2D1986D5" w:rsidR="00BE2A08" w:rsidRPr="00546349" w:rsidRDefault="006D047F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27BB" w14:textId="5676F930" w:rsidR="00BE2A08" w:rsidRPr="00546349" w:rsidRDefault="0046514B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</w:pPr>
            <w:r w:rsidRPr="00546349">
              <w:rPr>
                <w:rFonts w:eastAsia="SimSun" w:cs="Times New Roman"/>
                <w:sz w:val="16"/>
                <w:szCs w:val="16"/>
                <w:highlight w:val="yellow"/>
                <w:lang w:eastAsia="ko-KR"/>
              </w:rPr>
              <w:t>5.27</w:t>
            </w:r>
          </w:p>
        </w:tc>
      </w:tr>
      <w:tr w:rsidR="000F3E84" w14:paraId="11DF131B" w14:textId="77777777" w:rsidTr="00CA56F6">
        <w:trPr>
          <w:jc w:val="center"/>
        </w:trPr>
        <w:tc>
          <w:tcPr>
            <w:tcW w:w="96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D069" w14:textId="18D54524" w:rsidR="000F3E84" w:rsidRPr="00546349" w:rsidRDefault="007266C2" w:rsidP="00BE2A08">
            <w:pPr>
              <w:keepNext/>
              <w:keepLines/>
              <w:jc w:val="center"/>
              <w:rPr>
                <w:rFonts w:eastAsia="SimSun" w:cs="Times New Roman"/>
                <w:sz w:val="16"/>
                <w:szCs w:val="16"/>
                <w:lang w:eastAsia="ko-KR"/>
              </w:rPr>
            </w:pPr>
            <w:r w:rsidRPr="007266C2">
              <w:rPr>
                <w:rFonts w:eastAsia="SimSun" w:cs="Times New Roman"/>
                <w:sz w:val="16"/>
                <w:szCs w:val="16"/>
                <w:lang w:eastAsia="ko-KR"/>
              </w:rPr>
              <w:t>Note: For the highlighted test case, the current value</w:t>
            </w:r>
            <w:r>
              <w:rPr>
                <w:rFonts w:eastAsia="SimSun" w:cs="Times New Roman"/>
                <w:sz w:val="16"/>
                <w:szCs w:val="16"/>
                <w:lang w:eastAsia="ko-KR"/>
              </w:rPr>
              <w:t xml:space="preserve"> is</w:t>
            </w:r>
            <w:r w:rsidRPr="007266C2">
              <w:rPr>
                <w:rFonts w:eastAsia="SimSun" w:cs="Times New Roman"/>
                <w:sz w:val="16"/>
                <w:szCs w:val="16"/>
                <w:lang w:eastAsia="ko-KR"/>
              </w:rPr>
              <w:t xml:space="preserve"> based on FRC in [3]. At the time of the writing of this contribution, the updated simulation based on the FRCs in [6] is still ongoing. Updated simulation result will be provided during the review week or on the first day of the meeting.</w:t>
            </w:r>
          </w:p>
        </w:tc>
      </w:tr>
    </w:tbl>
    <w:p w14:paraId="64896C0B" w14:textId="77777777" w:rsidR="0052214E" w:rsidRDefault="0052214E" w:rsidP="00C54AEA">
      <w:pPr>
        <w:rPr>
          <w:lang w:val="en-GB"/>
        </w:rPr>
      </w:pPr>
    </w:p>
    <w:p w14:paraId="7B11E881" w14:textId="77777777" w:rsidR="00291E2F" w:rsidRDefault="00291E2F" w:rsidP="001B7960">
      <w:pPr>
        <w:rPr>
          <w:lang w:val="en-GB"/>
        </w:rPr>
      </w:pPr>
    </w:p>
    <w:p w14:paraId="2F515852" w14:textId="7AA11C0B" w:rsidR="001B7960" w:rsidRDefault="001B7960" w:rsidP="001B7960">
      <w:pPr>
        <w:pStyle w:val="RAN4H1"/>
      </w:pPr>
      <w:r>
        <w:t>Simulation Results</w:t>
      </w:r>
      <w:r w:rsidR="00ED6305">
        <w:t xml:space="preserve"> on PDCCH Requirements</w:t>
      </w:r>
    </w:p>
    <w:p w14:paraId="57D732E9" w14:textId="734F41B7" w:rsidR="004400C6" w:rsidRPr="004400C6" w:rsidRDefault="004400C6" w:rsidP="007879F0">
      <w:pPr>
        <w:rPr>
          <w:lang w:val="en-GB"/>
        </w:rPr>
      </w:pPr>
      <w:r>
        <w:rPr>
          <w:lang w:val="en-GB"/>
        </w:rPr>
        <w:t xml:space="preserve">As stated in the WF, there is only one </w:t>
      </w:r>
      <w:r w:rsidR="00F8162A">
        <w:rPr>
          <w:lang w:val="en-GB"/>
        </w:rPr>
        <w:t xml:space="preserve">additional test case in which companies are needed to provide the simulation </w:t>
      </w:r>
      <w:r w:rsidR="00077302">
        <w:rPr>
          <w:lang w:val="en-GB"/>
        </w:rPr>
        <w:t>result, namely, for 10 MH</w:t>
      </w:r>
      <w:r w:rsidR="007879F0">
        <w:rPr>
          <w:lang w:val="en-GB"/>
        </w:rPr>
        <w:t>z, aggregation level 8 and antenna configuration of 2x4 low. Below is the simulation result for the considered test case</w:t>
      </w:r>
      <w:r w:rsidR="008D2A5D">
        <w:rPr>
          <w:lang w:val="en-GB"/>
        </w:rPr>
        <w:t xml:space="preserve"> presented in </w:t>
      </w:r>
      <w:r w:rsidR="008D2A5D">
        <w:rPr>
          <w:lang w:val="en-GB"/>
        </w:rPr>
        <w:fldChar w:fldCharType="begin"/>
      </w:r>
      <w:r w:rsidR="008D2A5D">
        <w:rPr>
          <w:lang w:val="en-GB"/>
        </w:rPr>
        <w:instrText xml:space="preserve"> REF _Ref149908803 \h </w:instrText>
      </w:r>
      <w:r w:rsidR="008D2A5D">
        <w:rPr>
          <w:lang w:val="en-GB"/>
        </w:rPr>
      </w:r>
      <w:r w:rsidR="008D2A5D">
        <w:rPr>
          <w:lang w:val="en-GB"/>
        </w:rPr>
        <w:fldChar w:fldCharType="separate"/>
      </w:r>
      <w:r w:rsidR="008D2A5D">
        <w:t xml:space="preserve">Table </w:t>
      </w:r>
      <w:r w:rsidR="008D2A5D">
        <w:rPr>
          <w:noProof/>
        </w:rPr>
        <w:t>3</w:t>
      </w:r>
      <w:r w:rsidR="008D2A5D">
        <w:rPr>
          <w:lang w:val="en-GB"/>
        </w:rPr>
        <w:fldChar w:fldCharType="end"/>
      </w:r>
      <w:r w:rsidR="007879F0">
        <w:rPr>
          <w:lang w:val="en-GB"/>
        </w:rPr>
        <w:t>:</w:t>
      </w:r>
      <w:r w:rsidR="007879F0" w:rsidRPr="004400C6">
        <w:rPr>
          <w:lang w:val="en-GB"/>
        </w:rPr>
        <w:t xml:space="preserve"> </w:t>
      </w:r>
    </w:p>
    <w:p w14:paraId="64C6485E" w14:textId="3F69297A" w:rsidR="00E014A4" w:rsidRDefault="00E014A4" w:rsidP="00E014A4">
      <w:pPr>
        <w:pStyle w:val="Caption"/>
        <w:keepNext/>
      </w:pPr>
      <w:bookmarkStart w:id="8" w:name="_Hlk149907761"/>
      <w:bookmarkStart w:id="9" w:name="_Ref149908803"/>
      <w:r>
        <w:lastRenderedPageBreak/>
        <w:t xml:space="preserve">Table </w:t>
      </w:r>
      <w:fldSimple w:instr=" SEQ Table \* ARABIC ">
        <w:r w:rsidR="008D2A5D">
          <w:rPr>
            <w:noProof/>
          </w:rPr>
          <w:t>3</w:t>
        </w:r>
      </w:fldSimple>
      <w:bookmarkEnd w:id="9"/>
      <w:r>
        <w:t>. Simulation Results on PDCCH in FR1</w:t>
      </w:r>
      <w:r w:rsidR="00652DE1">
        <w:t xml:space="preserve"> FDD</w:t>
      </w:r>
      <w:r w:rsidR="007F1E88">
        <w:t xml:space="preserve"> 10 MHz, 2x4, Aggregation Level 8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087"/>
        <w:gridCol w:w="1087"/>
        <w:gridCol w:w="1276"/>
        <w:gridCol w:w="1267"/>
        <w:gridCol w:w="1366"/>
        <w:gridCol w:w="557"/>
        <w:gridCol w:w="597"/>
      </w:tblGrid>
      <w:tr w:rsidR="0007614B" w:rsidRPr="00E55644" w14:paraId="38628174" w14:textId="77777777" w:rsidTr="0007614B">
        <w:trPr>
          <w:trHeight w:val="209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0B01" w14:textId="77777777" w:rsidR="0007614B" w:rsidRPr="00E55644" w:rsidRDefault="0007614B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Bandwidth</w:t>
            </w: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1DC6" w14:textId="77777777" w:rsidR="0007614B" w:rsidRPr="00E55644" w:rsidRDefault="0007614B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0AE0" w14:textId="77777777" w:rsidR="0007614B" w:rsidRPr="00E55644" w:rsidRDefault="0007614B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F3F7" w14:textId="77777777" w:rsidR="0007614B" w:rsidRPr="00E55644" w:rsidRDefault="0007614B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22E8" w14:textId="77777777" w:rsidR="0007614B" w:rsidRPr="00E55644" w:rsidRDefault="0007614B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1E157" w14:textId="77777777" w:rsidR="0007614B" w:rsidRPr="00E55644" w:rsidRDefault="0007614B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8F2" w14:textId="3C20A3C6" w:rsidR="0007614B" w:rsidRPr="00E55644" w:rsidRDefault="0007614B" w:rsidP="00331E8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07614B" w:rsidRPr="00E55644" w14:paraId="76781756" w14:textId="77777777" w:rsidTr="0007614B">
        <w:trPr>
          <w:trHeight w:val="209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98D5" w14:textId="77777777" w:rsidR="0007614B" w:rsidRPr="00E55644" w:rsidRDefault="0007614B" w:rsidP="00773E99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FA26" w14:textId="77777777" w:rsidR="0007614B" w:rsidRPr="00E55644" w:rsidRDefault="0007614B" w:rsidP="00773E99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4452" w14:textId="77777777" w:rsidR="0007614B" w:rsidRPr="00E55644" w:rsidRDefault="0007614B" w:rsidP="00773E99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C054" w14:textId="77777777" w:rsidR="0007614B" w:rsidRPr="00E55644" w:rsidRDefault="0007614B" w:rsidP="00773E99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134A" w14:textId="77777777" w:rsidR="0007614B" w:rsidRPr="00E55644" w:rsidRDefault="0007614B" w:rsidP="00773E99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5CAD6" w14:textId="77777777" w:rsidR="0007614B" w:rsidRPr="00E55644" w:rsidRDefault="0007614B" w:rsidP="00773E99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7E9" w14:textId="1B9F1D92" w:rsidR="0007614B" w:rsidRPr="00E55644" w:rsidRDefault="0007614B" w:rsidP="00773E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5564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5564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754C" w14:textId="423E3977" w:rsidR="0007614B" w:rsidRPr="00E55644" w:rsidRDefault="0007614B" w:rsidP="00773E9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07614B" w:rsidRPr="00B01593" w14:paraId="7973141B" w14:textId="77777777" w:rsidTr="0007614B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5A64" w14:textId="3EF02293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859" w14:textId="1D6B3C25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8F5D" w14:textId="35EF09A5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8E2B" w14:textId="326F55B5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24A" w14:textId="6FFFB6BE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AD03" w14:textId="40127848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C0F0" w14:textId="29F88C09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723" w14:textId="25C1C26C" w:rsidR="0007614B" w:rsidRPr="009A2641" w:rsidRDefault="0007614B" w:rsidP="00400F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</w:t>
            </w:r>
          </w:p>
        </w:tc>
      </w:tr>
    </w:tbl>
    <w:p w14:paraId="23B1FA15" w14:textId="77777777" w:rsidR="00393FB1" w:rsidRDefault="00393FB1" w:rsidP="00393FB1">
      <w:pPr>
        <w:rPr>
          <w:lang w:val="en-GB"/>
        </w:rPr>
      </w:pPr>
    </w:p>
    <w:bookmarkEnd w:id="8"/>
    <w:p w14:paraId="4D1BFE1C" w14:textId="60B31842" w:rsidR="001B7960" w:rsidRPr="001B7960" w:rsidRDefault="00F06952" w:rsidP="001B7960">
      <w:pPr>
        <w:rPr>
          <w:lang w:val="en-GB"/>
        </w:rPr>
      </w:pPr>
      <w:r>
        <w:rPr>
          <w:lang w:val="en-GB"/>
        </w:rPr>
        <w:t xml:space="preserve">It </w:t>
      </w:r>
      <w:r w:rsidR="00D41536">
        <w:rPr>
          <w:lang w:val="en-GB"/>
        </w:rPr>
        <w:t>was</w:t>
      </w:r>
      <w:r>
        <w:rPr>
          <w:lang w:val="en-GB"/>
        </w:rPr>
        <w:t xml:space="preserve"> previously agreed that RAN4 will reuse the </w:t>
      </w:r>
      <w:r w:rsidR="00FC34C4">
        <w:rPr>
          <w:lang w:val="en-GB"/>
        </w:rPr>
        <w:t>IAB-MT</w:t>
      </w:r>
      <w:r w:rsidR="001E3C29">
        <w:rPr>
          <w:lang w:val="en-GB"/>
        </w:rPr>
        <w:t xml:space="preserve"> and UE</w:t>
      </w:r>
      <w:r w:rsidR="00FC34C4">
        <w:rPr>
          <w:lang w:val="en-GB"/>
        </w:rPr>
        <w:t xml:space="preserve"> specification</w:t>
      </w:r>
      <w:r w:rsidR="001E3C29">
        <w:rPr>
          <w:lang w:val="en-GB"/>
        </w:rPr>
        <w:t>s</w:t>
      </w:r>
      <w:r w:rsidR="00FC34C4">
        <w:rPr>
          <w:lang w:val="en-GB"/>
        </w:rPr>
        <w:t xml:space="preserve"> for PDCCH</w:t>
      </w:r>
      <w:r w:rsidR="001E3C29">
        <w:rPr>
          <w:lang w:val="en-GB"/>
        </w:rPr>
        <w:t xml:space="preserve"> requirements</w:t>
      </w:r>
      <w:r w:rsidR="00FC34C4">
        <w:rPr>
          <w:lang w:val="en-GB"/>
        </w:rPr>
        <w:t xml:space="preserve">. For </w:t>
      </w:r>
      <w:r w:rsidR="001E3C29">
        <w:rPr>
          <w:lang w:val="en-GB"/>
        </w:rPr>
        <w:t xml:space="preserve">reference, we also provide in Appendix, our complete </w:t>
      </w:r>
      <w:r w:rsidR="001445D6">
        <w:rPr>
          <w:lang w:val="en-GB"/>
        </w:rPr>
        <w:t xml:space="preserve">set of </w:t>
      </w:r>
      <w:r w:rsidR="001E3C29">
        <w:rPr>
          <w:lang w:val="en-GB"/>
        </w:rPr>
        <w:t>simulation results on PDCCH</w:t>
      </w:r>
      <w:r w:rsidR="001445D6">
        <w:rPr>
          <w:lang w:val="en-GB"/>
        </w:rPr>
        <w:t xml:space="preserve"> based on the previously agreed </w:t>
      </w:r>
      <w:r w:rsidR="00F409D7">
        <w:rPr>
          <w:lang w:val="en-GB"/>
        </w:rPr>
        <w:t>parameters</w:t>
      </w:r>
      <w:r w:rsidR="001445D6">
        <w:rPr>
          <w:lang w:val="en-GB"/>
        </w:rPr>
        <w:t>.</w:t>
      </w:r>
    </w:p>
    <w:p w14:paraId="7A76AC99" w14:textId="77777777" w:rsidR="00CD7492" w:rsidRPr="00EF698B" w:rsidRDefault="00CD7492" w:rsidP="00A37002">
      <w:pPr>
        <w:pStyle w:val="RAN4H1"/>
        <w:rPr>
          <w:lang w:val="en-US"/>
        </w:rPr>
      </w:pPr>
      <w:bookmarkStart w:id="10" w:name="_Toc116995848"/>
      <w:r w:rsidRPr="00EF698B">
        <w:rPr>
          <w:lang w:val="en-US"/>
        </w:rPr>
        <w:t>Conclusion</w:t>
      </w:r>
      <w:bookmarkEnd w:id="10"/>
    </w:p>
    <w:p w14:paraId="4F018CFC" w14:textId="62650A93" w:rsidR="002A1DF8" w:rsidRPr="00EF698B" w:rsidRDefault="00D55560" w:rsidP="002A1DF8">
      <w:r>
        <w:t>In this paper,</w:t>
      </w:r>
      <w:r w:rsidR="004B0A8E">
        <w:t xml:space="preserve"> we provide our simulation results </w:t>
      </w:r>
      <w:r w:rsidR="00A73040">
        <w:t>on</w:t>
      </w:r>
      <w:r w:rsidR="004B0A8E">
        <w:t xml:space="preserve"> PDSCH and PDCCH</w:t>
      </w:r>
      <w:r>
        <w:t xml:space="preserve"> </w:t>
      </w:r>
      <w:r w:rsidR="00A73040">
        <w:t xml:space="preserve">for NCR-MT </w:t>
      </w:r>
      <w:r w:rsidR="004B0A8E">
        <w:t>demodulation requirements. T</w:t>
      </w:r>
      <w:r w:rsidR="00201BE5">
        <w:t>h</w:t>
      </w:r>
      <w:r w:rsidR="004B0A8E">
        <w:t xml:space="preserve">e PDSCH simulation </w:t>
      </w:r>
      <w:r w:rsidR="00201BE5">
        <w:t>results</w:t>
      </w:r>
      <w:r w:rsidR="004B0A8E">
        <w:t xml:space="preserve"> </w:t>
      </w:r>
      <w:proofErr w:type="gramStart"/>
      <w:r w:rsidR="004B0A8E">
        <w:t>tak</w:t>
      </w:r>
      <w:r w:rsidR="002A2371">
        <w:t>e into account</w:t>
      </w:r>
      <w:proofErr w:type="gramEnd"/>
      <w:r w:rsidR="002A2371">
        <w:t xml:space="preserve"> the new agreed metrics, namely, BLER 1%. </w:t>
      </w:r>
      <w:bookmarkStart w:id="11" w:name="_Toc116995849"/>
      <w:bookmarkStart w:id="12" w:name="_Hlk142306737"/>
      <w:r w:rsidR="002A1DF8">
        <w:t xml:space="preserve">More on </w:t>
      </w:r>
      <w:r w:rsidR="00FC64B1">
        <w:t>our</w:t>
      </w:r>
      <w:r w:rsidR="002A1DF8">
        <w:t xml:space="preserve"> observations and proposal can be found in </w:t>
      </w:r>
      <w:r w:rsidR="00545A34">
        <w:fldChar w:fldCharType="begin"/>
      </w:r>
      <w:r w:rsidR="00545A34">
        <w:instrText xml:space="preserve"> REF _Ref149739391 \r \h </w:instrText>
      </w:r>
      <w:r w:rsidR="00545A34">
        <w:fldChar w:fldCharType="separate"/>
      </w:r>
      <w:r w:rsidR="008D2A5D">
        <w:t>[3]</w:t>
      </w:r>
      <w:r w:rsidR="00545A34">
        <w:fldChar w:fldCharType="end"/>
      </w:r>
      <w:r w:rsidR="002A1DF8">
        <w:t>.</w:t>
      </w:r>
    </w:p>
    <w:p w14:paraId="2F59E20D" w14:textId="69D0438C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  <w:bookmarkEnd w:id="11"/>
    </w:p>
    <w:p w14:paraId="12C94DD7" w14:textId="439CC1DB" w:rsidR="007D6616" w:rsidRDefault="007D6616" w:rsidP="007D6616">
      <w:pPr>
        <w:pStyle w:val="ListParagraph"/>
        <w:numPr>
          <w:ilvl w:val="0"/>
          <w:numId w:val="21"/>
        </w:numPr>
      </w:pPr>
      <w:bookmarkStart w:id="13" w:name="_Ref114500673"/>
      <w:bookmarkStart w:id="14" w:name="_Ref141394074"/>
      <w:bookmarkStart w:id="15" w:name="_Ref131154115"/>
      <w:bookmarkStart w:id="16" w:name="_Hlk137642781"/>
      <w:bookmarkStart w:id="17" w:name="_Ref149739072"/>
      <w:bookmarkEnd w:id="12"/>
      <w:bookmarkEnd w:id="13"/>
      <w:r w:rsidRPr="007D6616">
        <w:t>R4-2316923, WF on NCR_MT demodulation requirements, ZTE Corporation, 3GPP RAN4#108bis, Xiamen, China, October 09 – 13, 2023</w:t>
      </w:r>
      <w:bookmarkEnd w:id="17"/>
    </w:p>
    <w:p w14:paraId="03FA53F0" w14:textId="30785107" w:rsidR="0074590B" w:rsidRPr="0074590B" w:rsidRDefault="0074590B" w:rsidP="0074590B">
      <w:pPr>
        <w:pStyle w:val="ListParagraph"/>
        <w:numPr>
          <w:ilvl w:val="0"/>
          <w:numId w:val="21"/>
        </w:numPr>
      </w:pPr>
      <w:bookmarkStart w:id="18" w:name="_Ref149739215"/>
      <w:r w:rsidRPr="0074590B">
        <w:t>R4-2313923, WF on NCR_MT demodulation requirements, ZTE Corporation, 3GPP RAN4#108, Toulouse, France, August 21 – 25, 2023</w:t>
      </w:r>
      <w:bookmarkEnd w:id="18"/>
    </w:p>
    <w:p w14:paraId="4AB1B861" w14:textId="48FF3F6C" w:rsidR="00981E57" w:rsidRDefault="00F31BA5" w:rsidP="000D3C8B">
      <w:pPr>
        <w:pStyle w:val="ListParagraph"/>
        <w:numPr>
          <w:ilvl w:val="0"/>
          <w:numId w:val="21"/>
        </w:numPr>
        <w:ind w:right="-22"/>
      </w:pPr>
      <w:bookmarkStart w:id="19" w:name="_Ref149739391"/>
      <w:r w:rsidRPr="00F31BA5">
        <w:t>R4-</w:t>
      </w:r>
      <w:r w:rsidR="006E6731" w:rsidRPr="006E6731">
        <w:t>2320577</w:t>
      </w:r>
      <w:r w:rsidR="008144CC">
        <w:t xml:space="preserve">, </w:t>
      </w:r>
      <w:r w:rsidR="008144CC" w:rsidRPr="008144CC">
        <w:t>NCR Demodulation Performance Requirements</w:t>
      </w:r>
      <w:r w:rsidR="008144CC">
        <w:t xml:space="preserve">, Nokia, Nokia Shanghai Bell, </w:t>
      </w:r>
      <w:r w:rsidR="00F6416A" w:rsidRPr="00F6416A">
        <w:t>3GPP RAN4#10</w:t>
      </w:r>
      <w:r w:rsidR="00F6416A">
        <w:t>9, Chicago</w:t>
      </w:r>
      <w:r w:rsidR="008144CC" w:rsidRPr="008144CC">
        <w:t xml:space="preserve">, </w:t>
      </w:r>
      <w:r w:rsidR="00F6416A">
        <w:t>USA</w:t>
      </w:r>
      <w:r w:rsidR="008144CC" w:rsidRPr="008144CC">
        <w:t xml:space="preserve">, </w:t>
      </w:r>
      <w:r w:rsidR="00F6416A">
        <w:t>November 13</w:t>
      </w:r>
      <w:r w:rsidR="008144CC" w:rsidRPr="008144CC">
        <w:t xml:space="preserve"> – </w:t>
      </w:r>
      <w:r w:rsidR="00963C91">
        <w:t>1</w:t>
      </w:r>
      <w:r w:rsidR="00F6416A">
        <w:t>7</w:t>
      </w:r>
      <w:r w:rsidR="008144CC" w:rsidRPr="008144CC">
        <w:t>, 2023</w:t>
      </w:r>
      <w:bookmarkEnd w:id="14"/>
      <w:bookmarkEnd w:id="19"/>
    </w:p>
    <w:p w14:paraId="47089931" w14:textId="5E79D7DA" w:rsidR="00F10F40" w:rsidRPr="003C4FDE" w:rsidRDefault="00F10F40" w:rsidP="0060641C">
      <w:pPr>
        <w:pStyle w:val="ListParagraph"/>
        <w:numPr>
          <w:ilvl w:val="0"/>
          <w:numId w:val="21"/>
        </w:numPr>
        <w:ind w:right="-22"/>
      </w:pPr>
      <w:bookmarkStart w:id="20" w:name="_Ref142507187"/>
      <w:r w:rsidRPr="00F10F40">
        <w:t>3GPP TS 38.101-4</w:t>
      </w:r>
      <w:r>
        <w:t xml:space="preserve">, </w:t>
      </w:r>
      <w:r w:rsidR="006B3A87">
        <w:t>User Equipment (UE) radio transmission and reception; Part 4: Performance requirements</w:t>
      </w:r>
      <w:r w:rsidR="007555B7">
        <w:t xml:space="preserve">, </w:t>
      </w:r>
      <w:r w:rsidR="007555B7" w:rsidRPr="007555B7">
        <w:t>V17.7.0</w:t>
      </w:r>
      <w:r w:rsidR="0098471F">
        <w:t>, 12-</w:t>
      </w:r>
      <w:r w:rsidR="007555B7" w:rsidRPr="007555B7">
        <w:t>2022</w:t>
      </w:r>
      <w:bookmarkEnd w:id="15"/>
      <w:bookmarkEnd w:id="20"/>
    </w:p>
    <w:p w14:paraId="284FC3E1" w14:textId="33AD5FBF" w:rsidR="000B6828" w:rsidRDefault="000B6828" w:rsidP="000040DC">
      <w:pPr>
        <w:pStyle w:val="ListParagraph"/>
        <w:numPr>
          <w:ilvl w:val="0"/>
          <w:numId w:val="21"/>
        </w:numPr>
        <w:ind w:right="-22"/>
      </w:pPr>
      <w:bookmarkStart w:id="21" w:name="_Hlk131245460"/>
      <w:bookmarkStart w:id="22" w:name="_Ref131156579"/>
      <w:r w:rsidRPr="000B6828">
        <w:t>3GPP TS 38.174</w:t>
      </w:r>
      <w:bookmarkEnd w:id="21"/>
      <w:r>
        <w:t xml:space="preserve">, </w:t>
      </w:r>
      <w:r w:rsidR="00E151DD" w:rsidRPr="00E151DD">
        <w:t>Integrated access and backhaul radio transmission and reception</w:t>
      </w:r>
      <w:r w:rsidR="00E151DD">
        <w:t xml:space="preserve">, </w:t>
      </w:r>
      <w:r w:rsidR="006E16B2" w:rsidRPr="006E16B2">
        <w:t>V17.2.0</w:t>
      </w:r>
      <w:r w:rsidR="007E5229">
        <w:t>, 12-</w:t>
      </w:r>
      <w:r w:rsidR="006E16B2" w:rsidRPr="006E16B2">
        <w:t>2022</w:t>
      </w:r>
      <w:bookmarkEnd w:id="22"/>
    </w:p>
    <w:p w14:paraId="2CFAC4BE" w14:textId="64FA7290" w:rsidR="00CE42B6" w:rsidRDefault="007E645D" w:rsidP="00CE42B6">
      <w:pPr>
        <w:pStyle w:val="ListParagraph"/>
        <w:numPr>
          <w:ilvl w:val="0"/>
          <w:numId w:val="21"/>
        </w:numPr>
        <w:ind w:right="-22"/>
      </w:pPr>
      <w:bookmarkStart w:id="23" w:name="_Ref149905073"/>
      <w:r>
        <w:t>R4-</w:t>
      </w:r>
      <w:r>
        <w:t>23xxxx</w:t>
      </w:r>
      <w:r w:rsidR="0093417C">
        <w:t xml:space="preserve">x, </w:t>
      </w:r>
      <w:r>
        <w:t>Discussion on demodulation performance requirements for NR network-controlled repeaters</w:t>
      </w:r>
      <w:r w:rsidR="0093417C">
        <w:t xml:space="preserve">, </w:t>
      </w:r>
      <w:r w:rsidR="00316EF2">
        <w:t xml:space="preserve">Huawei, </w:t>
      </w:r>
      <w:proofErr w:type="spellStart"/>
      <w:r w:rsidR="00316EF2">
        <w:t>HiSilicon</w:t>
      </w:r>
      <w:proofErr w:type="spellEnd"/>
      <w:r w:rsidR="00316EF2">
        <w:t xml:space="preserve">, </w:t>
      </w:r>
      <w:r>
        <w:t>3GPP RAN4#109</w:t>
      </w:r>
      <w:r w:rsidR="0093417C">
        <w:t xml:space="preserve">, </w:t>
      </w:r>
      <w:r>
        <w:t xml:space="preserve">Chicago, </w:t>
      </w:r>
      <w:r w:rsidR="0093417C">
        <w:t xml:space="preserve">USA, </w:t>
      </w:r>
      <w:r>
        <w:t>Nov</w:t>
      </w:r>
      <w:r w:rsidR="00316EF2">
        <w:t>ember 13 - 17</w:t>
      </w:r>
      <w:r>
        <w:t>, 2023</w:t>
      </w:r>
      <w:bookmarkEnd w:id="23"/>
      <w:r>
        <w:t xml:space="preserve"> </w:t>
      </w:r>
      <w:r>
        <w:tab/>
      </w:r>
      <w:bookmarkEnd w:id="16"/>
    </w:p>
    <w:p w14:paraId="519A0099" w14:textId="7B69A726" w:rsidR="00CE42B6" w:rsidRDefault="00494581" w:rsidP="00494581">
      <w:pPr>
        <w:pStyle w:val="RAN4H1"/>
        <w:numPr>
          <w:ilvl w:val="0"/>
          <w:numId w:val="0"/>
        </w:numPr>
      </w:pPr>
      <w:r>
        <w:t>Appendix</w:t>
      </w:r>
    </w:p>
    <w:p w14:paraId="34CDFB22" w14:textId="126BFC8B" w:rsidR="00494581" w:rsidRDefault="00494581" w:rsidP="00494581">
      <w:pPr>
        <w:rPr>
          <w:lang w:val="en-GB"/>
        </w:rPr>
      </w:pPr>
      <w:r>
        <w:rPr>
          <w:lang w:val="en-GB"/>
        </w:rPr>
        <w:t>In the following, for reference</w:t>
      </w:r>
      <w:r w:rsidR="007A5481">
        <w:rPr>
          <w:lang w:val="en-GB"/>
        </w:rPr>
        <w:t>, we provide our complete simulation results on PDCCH</w:t>
      </w:r>
      <w:r w:rsidR="00BC666A">
        <w:rPr>
          <w:lang w:val="en-GB"/>
        </w:rPr>
        <w:t xml:space="preserve"> in tables:</w:t>
      </w:r>
    </w:p>
    <w:p w14:paraId="5BFF3EC9" w14:textId="279F6710" w:rsidR="009A135A" w:rsidRDefault="009A135A" w:rsidP="009A135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D2A5D">
        <w:rPr>
          <w:noProof/>
        </w:rPr>
        <w:t>4</w:t>
      </w:r>
      <w:r>
        <w:rPr>
          <w:noProof/>
        </w:rPr>
        <w:fldChar w:fldCharType="end"/>
      </w:r>
      <w:r>
        <w:t>. Simulation Results</w:t>
      </w:r>
      <w:r w:rsidRPr="009D368A">
        <w:t xml:space="preserve"> </w:t>
      </w:r>
      <w:r>
        <w:t>on</w:t>
      </w:r>
      <w:r w:rsidRPr="009D368A">
        <w:t xml:space="preserve"> PDCCH </w:t>
      </w:r>
      <w:r>
        <w:t>FR1 TDD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087"/>
        <w:gridCol w:w="1087"/>
        <w:gridCol w:w="1276"/>
        <w:gridCol w:w="1267"/>
        <w:gridCol w:w="1366"/>
        <w:gridCol w:w="557"/>
        <w:gridCol w:w="597"/>
      </w:tblGrid>
      <w:tr w:rsidR="009A135A" w:rsidRPr="00AB21C8" w14:paraId="7B33631E" w14:textId="77777777" w:rsidTr="00811A2F">
        <w:trPr>
          <w:trHeight w:val="209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88BF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Bandwidth</w:t>
            </w:r>
            <w:r w:rsidRPr="00AB21C8"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FE86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B21C8"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B2D2E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B21C8"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0F0AA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7103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7653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045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8623C8">
              <w:rPr>
                <w:rFonts w:ascii="Arial" w:eastAsia="SimSun" w:hAnsi="Arial" w:cs="Arial"/>
                <w:b/>
                <w:sz w:val="18"/>
              </w:rPr>
              <w:t xml:space="preserve">Reference value </w:t>
            </w:r>
          </w:p>
        </w:tc>
      </w:tr>
      <w:tr w:rsidR="009A135A" w:rsidRPr="00AB21C8" w14:paraId="69B90738" w14:textId="77777777" w:rsidTr="00811A2F">
        <w:trPr>
          <w:trHeight w:val="209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5DBF" w14:textId="77777777" w:rsidR="009A135A" w:rsidRPr="00AB21C8" w:rsidRDefault="009A135A" w:rsidP="00811A2F">
            <w:pPr>
              <w:spacing w:after="0"/>
              <w:rPr>
                <w:rFonts w:ascii="Arial" w:eastAsia="SimSun" w:hAnsi="Arial" w:cs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5F4D" w14:textId="77777777" w:rsidR="009A135A" w:rsidRPr="00AB21C8" w:rsidRDefault="009A135A" w:rsidP="00811A2F">
            <w:pPr>
              <w:spacing w:after="0"/>
              <w:rPr>
                <w:rFonts w:ascii="Arial" w:eastAsia="SimSun" w:hAnsi="Arial" w:cs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CAA3" w14:textId="77777777" w:rsidR="009A135A" w:rsidRPr="00AB21C8" w:rsidRDefault="009A135A" w:rsidP="00811A2F">
            <w:pPr>
              <w:spacing w:after="0"/>
              <w:rPr>
                <w:rFonts w:ascii="Arial" w:eastAsia="SimSun" w:hAnsi="Arial" w:cs="Arial"/>
                <w:b/>
                <w:sz w:val="18"/>
                <w:lang w:val="en-GB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BBDC" w14:textId="77777777" w:rsidR="009A135A" w:rsidRPr="00AB21C8" w:rsidRDefault="009A135A" w:rsidP="00811A2F">
            <w:pPr>
              <w:spacing w:after="0"/>
              <w:rPr>
                <w:rFonts w:ascii="Arial" w:eastAsia="SimSun" w:hAnsi="Arial" w:cs="Arial"/>
                <w:b/>
                <w:sz w:val="18"/>
                <w:lang w:val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CF72" w14:textId="77777777" w:rsidR="009A135A" w:rsidRPr="00AB21C8" w:rsidRDefault="009A135A" w:rsidP="00811A2F">
            <w:pPr>
              <w:spacing w:after="0"/>
              <w:rPr>
                <w:rFonts w:ascii="Arial" w:eastAsia="SimSun" w:hAnsi="Arial" w:cs="Arial"/>
                <w:b/>
                <w:sz w:val="18"/>
                <w:lang w:val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312A" w14:textId="77777777" w:rsidR="009A135A" w:rsidRPr="00AB21C8" w:rsidRDefault="009A135A" w:rsidP="00811A2F">
            <w:pPr>
              <w:spacing w:after="0"/>
              <w:rPr>
                <w:rFonts w:ascii="Arial" w:eastAsia="SimSun" w:hAnsi="Arial" w:cs="Arial"/>
                <w:b/>
                <w:sz w:val="18"/>
                <w:lang w:val="en-GB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EF8C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 w:rsidRPr="00AB21C8"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 w:rsidRPr="00AB21C8"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BF26" w14:textId="77777777" w:rsidR="009A135A" w:rsidRPr="00AB21C8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B21C8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9A135A" w:rsidRPr="00014685" w14:paraId="676B9FD6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D744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496E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F95E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8774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542B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C62C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392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4414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3.4</w:t>
            </w:r>
          </w:p>
        </w:tc>
      </w:tr>
      <w:tr w:rsidR="009A135A" w:rsidRPr="00014685" w14:paraId="563C1A6A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B63A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8E9B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D1B6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0145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78DA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134B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4C1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3828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1.0</w:t>
            </w:r>
          </w:p>
        </w:tc>
      </w:tr>
      <w:tr w:rsidR="009A135A" w:rsidRPr="00014685" w14:paraId="7E0133B6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413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80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9A0C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624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ED5F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444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2x2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BBA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557B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-1.4</w:t>
            </w:r>
          </w:p>
        </w:tc>
      </w:tr>
      <w:tr w:rsidR="009A135A" w:rsidRPr="00014685" w14:paraId="521DFCFA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B9C4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565D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1688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5D0F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F9D1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99F2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BCA5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D6B7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  <w:lang w:eastAsia="zh-CN"/>
              </w:rPr>
              <w:t>-1.6</w:t>
            </w:r>
          </w:p>
        </w:tc>
      </w:tr>
      <w:tr w:rsidR="009A135A" w:rsidRPr="00014685" w14:paraId="7C7F4403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DC22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F1FA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AD56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617C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9016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851F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A3BE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93AF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hAnsi="Arial" w:cs="Arial"/>
                <w:sz w:val="18"/>
                <w:szCs w:val="18"/>
                <w:lang w:eastAsia="zh-CN"/>
              </w:rPr>
              <w:t>-3.7</w:t>
            </w:r>
          </w:p>
        </w:tc>
      </w:tr>
      <w:tr w:rsidR="009A135A" w:rsidRPr="00014685" w14:paraId="4B322F71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412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 xml:space="preserve">40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AB04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A88B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D283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A24B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B49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2x4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C785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17A7" w14:textId="77777777" w:rsidR="009A135A" w:rsidRPr="00014685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014685">
              <w:rPr>
                <w:rFonts w:ascii="Arial" w:eastAsia="SimSun" w:hAnsi="Arial" w:cs="Arial"/>
                <w:sz w:val="18"/>
                <w:szCs w:val="18"/>
              </w:rPr>
              <w:t>-6.0</w:t>
            </w:r>
          </w:p>
        </w:tc>
      </w:tr>
    </w:tbl>
    <w:p w14:paraId="5F52F0B8" w14:textId="77777777" w:rsidR="009A135A" w:rsidRDefault="009A135A" w:rsidP="009A135A">
      <w:pPr>
        <w:rPr>
          <w:lang w:val="en-GB"/>
        </w:rPr>
      </w:pPr>
    </w:p>
    <w:p w14:paraId="7060BF6B" w14:textId="109F43F1" w:rsidR="009A135A" w:rsidRDefault="009A135A" w:rsidP="009A135A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D2A5D">
        <w:rPr>
          <w:noProof/>
        </w:rPr>
        <w:t>5</w:t>
      </w:r>
      <w:r>
        <w:rPr>
          <w:noProof/>
        </w:rPr>
        <w:fldChar w:fldCharType="end"/>
      </w:r>
      <w:r>
        <w:t>. Simulation Results on PDCCH in FR1 FDD</w:t>
      </w:r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087"/>
        <w:gridCol w:w="1087"/>
        <w:gridCol w:w="1276"/>
        <w:gridCol w:w="1267"/>
        <w:gridCol w:w="1366"/>
        <w:gridCol w:w="557"/>
        <w:gridCol w:w="597"/>
      </w:tblGrid>
      <w:tr w:rsidR="009A135A" w:rsidRPr="00E55644" w14:paraId="4F40D5A9" w14:textId="77777777" w:rsidTr="00811A2F">
        <w:trPr>
          <w:trHeight w:val="209"/>
          <w:jc w:val="center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706B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Bandwidth</w:t>
            </w: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9F25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4C52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5644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C5A0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4AD0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F68A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D1F8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9A135A" w:rsidRPr="00E55644" w14:paraId="3BAC83B8" w14:textId="77777777" w:rsidTr="00811A2F">
        <w:trPr>
          <w:trHeight w:val="209"/>
          <w:jc w:val="center"/>
        </w:trPr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8194" w14:textId="77777777" w:rsidR="009A135A" w:rsidRPr="00E55644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B254" w14:textId="77777777" w:rsidR="009A135A" w:rsidRPr="00E55644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16C2" w14:textId="77777777" w:rsidR="009A135A" w:rsidRPr="00E55644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ECF0" w14:textId="77777777" w:rsidR="009A135A" w:rsidRPr="00E55644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9292" w14:textId="77777777" w:rsidR="009A135A" w:rsidRPr="00E55644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CDA5" w14:textId="77777777" w:rsidR="009A135A" w:rsidRPr="00E55644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0E48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55644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55644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3BE" w14:textId="77777777" w:rsidR="009A135A" w:rsidRPr="00E55644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9A135A" w:rsidRPr="00E55644" w14:paraId="4D234E4E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FF8F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095B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E44A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CB05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3403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55F1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EC52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399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7.3</w:t>
            </w:r>
          </w:p>
        </w:tc>
      </w:tr>
      <w:tr w:rsidR="009A135A" w:rsidRPr="00B01593" w14:paraId="5219B6A9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EB90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DC5C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A897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35F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2E64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AE55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465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7B8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4.7</w:t>
            </w:r>
          </w:p>
        </w:tc>
      </w:tr>
      <w:tr w:rsidR="009A135A" w:rsidRPr="00B01593" w14:paraId="7FFA16CD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54F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6176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DCEF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9A55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A318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9EFE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2x2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DC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EE92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0.7</w:t>
            </w:r>
          </w:p>
        </w:tc>
      </w:tr>
      <w:tr w:rsidR="009A135A" w:rsidRPr="00B01593" w14:paraId="7BDAB4C1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66B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18BB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B12D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CCE9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E04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AFD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3D8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2755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-0.2</w:t>
            </w:r>
          </w:p>
        </w:tc>
      </w:tr>
      <w:tr w:rsidR="009A135A" w:rsidRPr="00B01593" w14:paraId="2F62AA33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37E4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EF56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70FD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CFA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5BD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FDD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0B5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4E47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-2.0</w:t>
            </w:r>
          </w:p>
        </w:tc>
      </w:tr>
      <w:tr w:rsidR="009A135A" w:rsidRPr="00B01593" w14:paraId="6CB127DF" w14:textId="77777777" w:rsidTr="00811A2F">
        <w:trPr>
          <w:trHeight w:val="10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270A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9388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ADA2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08E7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2B8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3DA7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2x4 Low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FD38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71C" w14:textId="77777777" w:rsidR="009A135A" w:rsidRPr="009A2641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A2641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</w:t>
            </w:r>
          </w:p>
        </w:tc>
      </w:tr>
    </w:tbl>
    <w:p w14:paraId="635399E2" w14:textId="77777777" w:rsidR="009A135A" w:rsidRDefault="009A135A" w:rsidP="009A135A">
      <w:pPr>
        <w:rPr>
          <w:lang w:val="en-GB"/>
        </w:rPr>
      </w:pPr>
    </w:p>
    <w:p w14:paraId="191A7C9D" w14:textId="0B81692E" w:rsidR="009A135A" w:rsidRDefault="009A135A" w:rsidP="009A135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D2A5D">
        <w:rPr>
          <w:noProof/>
        </w:rPr>
        <w:t>6</w:t>
      </w:r>
      <w:r>
        <w:rPr>
          <w:noProof/>
        </w:rPr>
        <w:fldChar w:fldCharType="end"/>
      </w:r>
      <w:r>
        <w:t xml:space="preserve">. </w:t>
      </w:r>
      <w:r w:rsidRPr="00B05BD3">
        <w:t>Simulation Results on PDCCH in FR</w:t>
      </w:r>
      <w:r>
        <w:t>2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1087"/>
        <w:gridCol w:w="1087"/>
        <w:gridCol w:w="1276"/>
        <w:gridCol w:w="1267"/>
        <w:gridCol w:w="1366"/>
        <w:gridCol w:w="557"/>
        <w:gridCol w:w="770"/>
      </w:tblGrid>
      <w:tr w:rsidR="009A135A" w:rsidRPr="006B0F29" w14:paraId="77FBDEB7" w14:textId="77777777" w:rsidTr="00811A2F">
        <w:trPr>
          <w:trHeight w:val="215"/>
          <w:jc w:val="center"/>
        </w:trPr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4BAF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Bandwidth</w:t>
            </w:r>
            <w:r w:rsidRPr="006B0F29"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3857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2B30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9227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1A11B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78D5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5C5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5644">
              <w:rPr>
                <w:rFonts w:ascii="Arial" w:eastAsia="SimSun" w:hAnsi="Arial"/>
                <w:b/>
                <w:sz w:val="18"/>
              </w:rPr>
              <w:t>Reference value</w:t>
            </w:r>
            <w:r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9A135A" w:rsidRPr="006B0F29" w14:paraId="72825713" w14:textId="77777777" w:rsidTr="00811A2F">
        <w:trPr>
          <w:trHeight w:val="215"/>
          <w:jc w:val="center"/>
        </w:trPr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FEE8" w14:textId="77777777" w:rsidR="009A135A" w:rsidRPr="006B0F29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B777" w14:textId="77777777" w:rsidR="009A135A" w:rsidRPr="006B0F29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1803" w14:textId="77777777" w:rsidR="009A135A" w:rsidRPr="006B0F29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0561" w14:textId="77777777" w:rsidR="009A135A" w:rsidRPr="006B0F29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 w:eastAsia="zh-CN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2F5C" w14:textId="77777777" w:rsidR="009A135A" w:rsidRPr="006B0F29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F9D17" w14:textId="77777777" w:rsidR="009A135A" w:rsidRPr="006B0F29" w:rsidRDefault="009A135A" w:rsidP="00811A2F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2579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6B0F2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6B0F2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3A39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B0F29">
              <w:rPr>
                <w:rFonts w:ascii="Arial" w:eastAsia="SimSun" w:hAnsi="Arial"/>
                <w:b/>
                <w:sz w:val="18"/>
              </w:rPr>
              <w:t>SNR</w:t>
            </w:r>
            <w:r w:rsidRPr="006B0F2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6B0F2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A135A" w:rsidRPr="006B0F29" w14:paraId="575E6A0E" w14:textId="77777777" w:rsidTr="00811A2F">
        <w:trPr>
          <w:trHeight w:val="10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77DB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10</w:t>
            </w:r>
            <w:r w:rsidRPr="006B0F29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BB17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337B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AC28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5664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TDLA30-75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2EB0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995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EE0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3.0</w:t>
            </w:r>
          </w:p>
        </w:tc>
      </w:tr>
      <w:tr w:rsidR="009A135A" w14:paraId="36788386" w14:textId="77777777" w:rsidTr="00811A2F">
        <w:trPr>
          <w:trHeight w:val="10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7D64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</w:rPr>
              <w:t>10</w:t>
            </w:r>
            <w:r w:rsidRPr="006B0F29">
              <w:rPr>
                <w:rFonts w:ascii="Arial" w:eastAsia="SimSun" w:hAnsi="Arial"/>
                <w:sz w:val="18"/>
                <w:lang w:eastAsia="zh-CN"/>
              </w:rPr>
              <w:t>0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4B29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119B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1324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6B0F2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FE1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  <w:lang w:eastAsia="zh-CN"/>
              </w:rPr>
              <w:t>TDLA30-75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44E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B0F2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10F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B0F2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8582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0.6</w:t>
            </w:r>
          </w:p>
        </w:tc>
      </w:tr>
      <w:tr w:rsidR="009A135A" w14:paraId="4F4D4BD0" w14:textId="77777777" w:rsidTr="00811A2F">
        <w:trPr>
          <w:trHeight w:val="10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777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10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CDA0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60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5474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479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2E0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TDLA30-75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08B4" w14:textId="77777777" w:rsidR="009A135A" w:rsidRPr="006B0F29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  <w:r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640" w14:textId="77777777" w:rsidR="009A135A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BC51" w14:textId="77777777" w:rsidR="009A135A" w:rsidRDefault="009A135A" w:rsidP="00811A2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82C00">
              <w:rPr>
                <w:rFonts w:ascii="Arial" w:eastAsia="SimSun" w:hAnsi="Arial" w:cs="Arial"/>
                <w:sz w:val="18"/>
                <w:lang w:eastAsia="zh-CN"/>
              </w:rPr>
              <w:t>-2.1</w:t>
            </w:r>
          </w:p>
        </w:tc>
      </w:tr>
    </w:tbl>
    <w:p w14:paraId="5CEA87BA" w14:textId="77777777" w:rsidR="007A5481" w:rsidRPr="00494581" w:rsidRDefault="007A5481" w:rsidP="009A135A">
      <w:pPr>
        <w:rPr>
          <w:lang w:val="en-GB"/>
        </w:rPr>
      </w:pPr>
    </w:p>
    <w:sectPr w:rsidR="007A5481" w:rsidRPr="0049458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010F4" w14:textId="77777777" w:rsidR="006677FF" w:rsidRDefault="006677FF" w:rsidP="00001C9B">
      <w:pPr>
        <w:spacing w:after="0" w:line="240" w:lineRule="auto"/>
      </w:pPr>
      <w:r>
        <w:separator/>
      </w:r>
    </w:p>
  </w:endnote>
  <w:endnote w:type="continuationSeparator" w:id="0">
    <w:p w14:paraId="53771E74" w14:textId="77777777" w:rsidR="006677FF" w:rsidRDefault="006677FF" w:rsidP="00001C9B">
      <w:pPr>
        <w:spacing w:after="0" w:line="240" w:lineRule="auto"/>
      </w:pPr>
      <w:r>
        <w:continuationSeparator/>
      </w:r>
    </w:p>
  </w:endnote>
  <w:endnote w:type="continuationNotice" w:id="1">
    <w:p w14:paraId="512E82BB" w14:textId="77777777" w:rsidR="006677FF" w:rsidRDefault="006677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3A31" w14:textId="77777777" w:rsidR="006677FF" w:rsidRDefault="006677FF" w:rsidP="00001C9B">
      <w:pPr>
        <w:spacing w:after="0" w:line="240" w:lineRule="auto"/>
      </w:pPr>
      <w:r>
        <w:separator/>
      </w:r>
    </w:p>
  </w:footnote>
  <w:footnote w:type="continuationSeparator" w:id="0">
    <w:p w14:paraId="7940CBC4" w14:textId="77777777" w:rsidR="006677FF" w:rsidRDefault="006677FF" w:rsidP="00001C9B">
      <w:pPr>
        <w:spacing w:after="0" w:line="240" w:lineRule="auto"/>
      </w:pPr>
      <w:r>
        <w:continuationSeparator/>
      </w:r>
    </w:p>
  </w:footnote>
  <w:footnote w:type="continuationNotice" w:id="1">
    <w:p w14:paraId="41A7158C" w14:textId="77777777" w:rsidR="006677FF" w:rsidRDefault="006677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5FB592"/>
    <w:multiLevelType w:val="singleLevel"/>
    <w:tmpl w:val="DF5FB592"/>
    <w:lvl w:ilvl="0">
      <w:start w:val="1"/>
      <w:numFmt w:val="decimal"/>
      <w:suff w:val="space"/>
      <w:lvlText w:val="%1、"/>
      <w:lvlJc w:val="left"/>
      <w:pPr>
        <w:ind w:left="0" w:firstLine="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9C2"/>
    <w:multiLevelType w:val="hybridMultilevel"/>
    <w:tmpl w:val="D682C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75DE8"/>
    <w:multiLevelType w:val="hybridMultilevel"/>
    <w:tmpl w:val="FE7C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E5B"/>
    <w:multiLevelType w:val="hybridMultilevel"/>
    <w:tmpl w:val="451CAAD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EE2CEE"/>
    <w:multiLevelType w:val="hybridMultilevel"/>
    <w:tmpl w:val="9558F5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36F8D"/>
    <w:multiLevelType w:val="hybridMultilevel"/>
    <w:tmpl w:val="71AA2756"/>
    <w:lvl w:ilvl="0" w:tplc="2000000F">
      <w:start w:val="1"/>
      <w:numFmt w:val="decimal"/>
      <w:lvlText w:val="%1."/>
      <w:lvlJc w:val="left"/>
      <w:pPr>
        <w:ind w:left="770" w:hanging="360"/>
      </w:pPr>
    </w:lvl>
    <w:lvl w:ilvl="1" w:tplc="20000019" w:tentative="1">
      <w:start w:val="1"/>
      <w:numFmt w:val="lowerLetter"/>
      <w:lvlText w:val="%2."/>
      <w:lvlJc w:val="left"/>
      <w:pPr>
        <w:ind w:left="1490" w:hanging="360"/>
      </w:pPr>
    </w:lvl>
    <w:lvl w:ilvl="2" w:tplc="2000001B" w:tentative="1">
      <w:start w:val="1"/>
      <w:numFmt w:val="lowerRoman"/>
      <w:lvlText w:val="%3."/>
      <w:lvlJc w:val="right"/>
      <w:pPr>
        <w:ind w:left="2210" w:hanging="180"/>
      </w:pPr>
    </w:lvl>
    <w:lvl w:ilvl="3" w:tplc="2000000F" w:tentative="1">
      <w:start w:val="1"/>
      <w:numFmt w:val="decimal"/>
      <w:lvlText w:val="%4."/>
      <w:lvlJc w:val="left"/>
      <w:pPr>
        <w:ind w:left="2930" w:hanging="360"/>
      </w:pPr>
    </w:lvl>
    <w:lvl w:ilvl="4" w:tplc="20000019" w:tentative="1">
      <w:start w:val="1"/>
      <w:numFmt w:val="lowerLetter"/>
      <w:lvlText w:val="%5."/>
      <w:lvlJc w:val="left"/>
      <w:pPr>
        <w:ind w:left="3650" w:hanging="360"/>
      </w:pPr>
    </w:lvl>
    <w:lvl w:ilvl="5" w:tplc="2000001B" w:tentative="1">
      <w:start w:val="1"/>
      <w:numFmt w:val="lowerRoman"/>
      <w:lvlText w:val="%6."/>
      <w:lvlJc w:val="right"/>
      <w:pPr>
        <w:ind w:left="4370" w:hanging="180"/>
      </w:pPr>
    </w:lvl>
    <w:lvl w:ilvl="6" w:tplc="2000000F" w:tentative="1">
      <w:start w:val="1"/>
      <w:numFmt w:val="decimal"/>
      <w:lvlText w:val="%7."/>
      <w:lvlJc w:val="left"/>
      <w:pPr>
        <w:ind w:left="5090" w:hanging="360"/>
      </w:pPr>
    </w:lvl>
    <w:lvl w:ilvl="7" w:tplc="20000019" w:tentative="1">
      <w:start w:val="1"/>
      <w:numFmt w:val="lowerLetter"/>
      <w:lvlText w:val="%8."/>
      <w:lvlJc w:val="left"/>
      <w:pPr>
        <w:ind w:left="5810" w:hanging="360"/>
      </w:pPr>
    </w:lvl>
    <w:lvl w:ilvl="8" w:tplc="200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D0C4EC"/>
    <w:multiLevelType w:val="singleLevel"/>
    <w:tmpl w:val="38D0C4EC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435B3ADD"/>
    <w:multiLevelType w:val="hybridMultilevel"/>
    <w:tmpl w:val="7E3C3E62"/>
    <w:lvl w:ilvl="0" w:tplc="06566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7CD80ACA"/>
    <w:lvl w:ilvl="0" w:tplc="34E25494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E6F9E"/>
    <w:multiLevelType w:val="hybridMultilevel"/>
    <w:tmpl w:val="5038CA0E"/>
    <w:lvl w:ilvl="0" w:tplc="49604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05405"/>
    <w:multiLevelType w:val="hybridMultilevel"/>
    <w:tmpl w:val="3612A08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15053618">
    <w:abstractNumId w:val="3"/>
  </w:num>
  <w:num w:numId="2" w16cid:durableId="1994941314">
    <w:abstractNumId w:val="10"/>
  </w:num>
  <w:num w:numId="3" w16cid:durableId="1357341025">
    <w:abstractNumId w:val="18"/>
  </w:num>
  <w:num w:numId="4" w16cid:durableId="1871144020">
    <w:abstractNumId w:val="9"/>
  </w:num>
  <w:num w:numId="5" w16cid:durableId="2024431770">
    <w:abstractNumId w:val="23"/>
  </w:num>
  <w:num w:numId="6" w16cid:durableId="1204244825">
    <w:abstractNumId w:val="16"/>
  </w:num>
  <w:num w:numId="7" w16cid:durableId="269314797">
    <w:abstractNumId w:val="17"/>
  </w:num>
  <w:num w:numId="8" w16cid:durableId="1822189053">
    <w:abstractNumId w:val="17"/>
    <w:lvlOverride w:ilvl="0">
      <w:startOverride w:val="1"/>
    </w:lvlOverride>
  </w:num>
  <w:num w:numId="9" w16cid:durableId="1361081990">
    <w:abstractNumId w:val="17"/>
    <w:lvlOverride w:ilvl="0">
      <w:startOverride w:val="1"/>
    </w:lvlOverride>
  </w:num>
  <w:num w:numId="10" w16cid:durableId="1243371174">
    <w:abstractNumId w:val="17"/>
    <w:lvlOverride w:ilvl="0">
      <w:startOverride w:val="1"/>
    </w:lvlOverride>
  </w:num>
  <w:num w:numId="11" w16cid:durableId="180242339">
    <w:abstractNumId w:val="16"/>
    <w:lvlOverride w:ilvl="0">
      <w:startOverride w:val="1"/>
    </w:lvlOverride>
  </w:num>
  <w:num w:numId="12" w16cid:durableId="633102344">
    <w:abstractNumId w:val="17"/>
    <w:lvlOverride w:ilvl="0">
      <w:startOverride w:val="1"/>
    </w:lvlOverride>
  </w:num>
  <w:num w:numId="13" w16cid:durableId="1042054930">
    <w:abstractNumId w:val="16"/>
    <w:lvlOverride w:ilvl="0">
      <w:startOverride w:val="1"/>
    </w:lvlOverride>
  </w:num>
  <w:num w:numId="14" w16cid:durableId="1946227890">
    <w:abstractNumId w:val="17"/>
    <w:lvlOverride w:ilvl="0">
      <w:startOverride w:val="1"/>
    </w:lvlOverride>
  </w:num>
  <w:num w:numId="15" w16cid:durableId="2137869194">
    <w:abstractNumId w:val="24"/>
  </w:num>
  <w:num w:numId="16" w16cid:durableId="872115527">
    <w:abstractNumId w:val="7"/>
  </w:num>
  <w:num w:numId="17" w16cid:durableId="1545404690">
    <w:abstractNumId w:val="22"/>
  </w:num>
  <w:num w:numId="18" w16cid:durableId="1796828871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15"/>
  </w:num>
  <w:num w:numId="21" w16cid:durableId="406613055">
    <w:abstractNumId w:val="20"/>
  </w:num>
  <w:num w:numId="22" w16cid:durableId="1183133841">
    <w:abstractNumId w:val="16"/>
    <w:lvlOverride w:ilvl="0">
      <w:startOverride w:val="1"/>
    </w:lvlOverride>
  </w:num>
  <w:num w:numId="23" w16cid:durableId="2004698347">
    <w:abstractNumId w:val="17"/>
    <w:lvlOverride w:ilvl="0">
      <w:startOverride w:val="1"/>
    </w:lvlOverride>
  </w:num>
  <w:num w:numId="24" w16cid:durableId="178929509">
    <w:abstractNumId w:val="4"/>
  </w:num>
  <w:num w:numId="25" w16cid:durableId="1420524230">
    <w:abstractNumId w:val="1"/>
  </w:num>
  <w:num w:numId="26" w16cid:durableId="836312570">
    <w:abstractNumId w:val="1"/>
    <w:lvlOverride w:ilvl="0">
      <w:startOverride w:val="1"/>
    </w:lvlOverride>
  </w:num>
  <w:num w:numId="27" w16cid:durableId="300767664">
    <w:abstractNumId w:val="14"/>
  </w:num>
  <w:num w:numId="28" w16cid:durableId="1057823264">
    <w:abstractNumId w:val="25"/>
  </w:num>
  <w:num w:numId="29" w16cid:durableId="2052532320">
    <w:abstractNumId w:val="11"/>
  </w:num>
  <w:num w:numId="30" w16cid:durableId="582882408">
    <w:abstractNumId w:val="6"/>
  </w:num>
  <w:num w:numId="31" w16cid:durableId="120997899">
    <w:abstractNumId w:val="2"/>
  </w:num>
  <w:num w:numId="32" w16cid:durableId="2005232060">
    <w:abstractNumId w:val="21"/>
  </w:num>
  <w:num w:numId="33" w16cid:durableId="820773691">
    <w:abstractNumId w:val="12"/>
  </w:num>
  <w:num w:numId="34" w16cid:durableId="1643075258">
    <w:abstractNumId w:val="13"/>
  </w:num>
  <w:num w:numId="35" w16cid:durableId="1772315623">
    <w:abstractNumId w:val="19"/>
  </w:num>
  <w:num w:numId="36" w16cid:durableId="139269716">
    <w:abstractNumId w:val="0"/>
    <w:lvlOverride w:ilvl="0">
      <w:startOverride w:val="1"/>
    </w:lvlOverride>
  </w:num>
  <w:num w:numId="37" w16cid:durableId="297489300">
    <w:abstractNumId w:val="19"/>
  </w:num>
  <w:num w:numId="38" w16cid:durableId="584613333">
    <w:abstractNumId w:val="8"/>
  </w:num>
  <w:num w:numId="39" w16cid:durableId="1415736697">
    <w:abstractNumId w:val="5"/>
  </w:num>
  <w:num w:numId="40" w16cid:durableId="217278333">
    <w:abstractNumId w:val="19"/>
  </w:num>
  <w:num w:numId="41" w16cid:durableId="267204863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4123614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0070"/>
    <w:rsid w:val="0000029D"/>
    <w:rsid w:val="00001C9B"/>
    <w:rsid w:val="00002527"/>
    <w:rsid w:val="000040DC"/>
    <w:rsid w:val="00005A64"/>
    <w:rsid w:val="00006129"/>
    <w:rsid w:val="000061DE"/>
    <w:rsid w:val="000072B8"/>
    <w:rsid w:val="00007537"/>
    <w:rsid w:val="00010962"/>
    <w:rsid w:val="00010F50"/>
    <w:rsid w:val="00011727"/>
    <w:rsid w:val="00013C97"/>
    <w:rsid w:val="00014119"/>
    <w:rsid w:val="00014685"/>
    <w:rsid w:val="000147AE"/>
    <w:rsid w:val="000151EF"/>
    <w:rsid w:val="0001528D"/>
    <w:rsid w:val="0001540C"/>
    <w:rsid w:val="00016F58"/>
    <w:rsid w:val="00020745"/>
    <w:rsid w:val="000221E0"/>
    <w:rsid w:val="000224DE"/>
    <w:rsid w:val="00022FCB"/>
    <w:rsid w:val="000239F5"/>
    <w:rsid w:val="00024B10"/>
    <w:rsid w:val="00025482"/>
    <w:rsid w:val="000259E2"/>
    <w:rsid w:val="00025ACF"/>
    <w:rsid w:val="0002794E"/>
    <w:rsid w:val="00032262"/>
    <w:rsid w:val="000328EA"/>
    <w:rsid w:val="000333D5"/>
    <w:rsid w:val="0003438A"/>
    <w:rsid w:val="00034CA7"/>
    <w:rsid w:val="00035644"/>
    <w:rsid w:val="00036A94"/>
    <w:rsid w:val="00036B22"/>
    <w:rsid w:val="00037022"/>
    <w:rsid w:val="00045E3C"/>
    <w:rsid w:val="0004619B"/>
    <w:rsid w:val="00046735"/>
    <w:rsid w:val="0005213B"/>
    <w:rsid w:val="00053332"/>
    <w:rsid w:val="00053887"/>
    <w:rsid w:val="000545CD"/>
    <w:rsid w:val="00055BFA"/>
    <w:rsid w:val="000570BA"/>
    <w:rsid w:val="00060B32"/>
    <w:rsid w:val="000641A0"/>
    <w:rsid w:val="00065AF0"/>
    <w:rsid w:val="000665B7"/>
    <w:rsid w:val="0006704A"/>
    <w:rsid w:val="00067A14"/>
    <w:rsid w:val="00070219"/>
    <w:rsid w:val="00070A2F"/>
    <w:rsid w:val="00070A45"/>
    <w:rsid w:val="000717CB"/>
    <w:rsid w:val="0007370D"/>
    <w:rsid w:val="000737F6"/>
    <w:rsid w:val="00073804"/>
    <w:rsid w:val="00073F44"/>
    <w:rsid w:val="00074B2D"/>
    <w:rsid w:val="00074F35"/>
    <w:rsid w:val="0007614B"/>
    <w:rsid w:val="00077169"/>
    <w:rsid w:val="00077302"/>
    <w:rsid w:val="000775F7"/>
    <w:rsid w:val="00082480"/>
    <w:rsid w:val="00082E73"/>
    <w:rsid w:val="00084E5E"/>
    <w:rsid w:val="00085C61"/>
    <w:rsid w:val="0008612A"/>
    <w:rsid w:val="00086427"/>
    <w:rsid w:val="0008657C"/>
    <w:rsid w:val="00086C97"/>
    <w:rsid w:val="00086FE2"/>
    <w:rsid w:val="00090656"/>
    <w:rsid w:val="00090E18"/>
    <w:rsid w:val="00091E7D"/>
    <w:rsid w:val="000927CE"/>
    <w:rsid w:val="00094C37"/>
    <w:rsid w:val="000961E9"/>
    <w:rsid w:val="000A094C"/>
    <w:rsid w:val="000A10BC"/>
    <w:rsid w:val="000A13F0"/>
    <w:rsid w:val="000A1A28"/>
    <w:rsid w:val="000A1B53"/>
    <w:rsid w:val="000A26F9"/>
    <w:rsid w:val="000A5539"/>
    <w:rsid w:val="000A6B3F"/>
    <w:rsid w:val="000A78BC"/>
    <w:rsid w:val="000A78F3"/>
    <w:rsid w:val="000B0056"/>
    <w:rsid w:val="000B0784"/>
    <w:rsid w:val="000B080B"/>
    <w:rsid w:val="000B1F32"/>
    <w:rsid w:val="000B2BBC"/>
    <w:rsid w:val="000B3969"/>
    <w:rsid w:val="000B4A0C"/>
    <w:rsid w:val="000B4BB4"/>
    <w:rsid w:val="000B65EA"/>
    <w:rsid w:val="000B6828"/>
    <w:rsid w:val="000B773A"/>
    <w:rsid w:val="000C1C21"/>
    <w:rsid w:val="000C32F7"/>
    <w:rsid w:val="000C381D"/>
    <w:rsid w:val="000C3C7B"/>
    <w:rsid w:val="000C51F6"/>
    <w:rsid w:val="000C5D6B"/>
    <w:rsid w:val="000D0CF6"/>
    <w:rsid w:val="000D0F93"/>
    <w:rsid w:val="000D113C"/>
    <w:rsid w:val="000D3C7C"/>
    <w:rsid w:val="000D4153"/>
    <w:rsid w:val="000D4B69"/>
    <w:rsid w:val="000D5427"/>
    <w:rsid w:val="000D55D2"/>
    <w:rsid w:val="000D6F3D"/>
    <w:rsid w:val="000E195E"/>
    <w:rsid w:val="000E418D"/>
    <w:rsid w:val="000E5243"/>
    <w:rsid w:val="000E550A"/>
    <w:rsid w:val="000E6A1B"/>
    <w:rsid w:val="000F0DD9"/>
    <w:rsid w:val="000F0EFF"/>
    <w:rsid w:val="000F20D6"/>
    <w:rsid w:val="000F2C13"/>
    <w:rsid w:val="000F3C22"/>
    <w:rsid w:val="000F3E84"/>
    <w:rsid w:val="000F426B"/>
    <w:rsid w:val="000F5561"/>
    <w:rsid w:val="000F5E49"/>
    <w:rsid w:val="000F6578"/>
    <w:rsid w:val="000F6E7A"/>
    <w:rsid w:val="000F77AD"/>
    <w:rsid w:val="00100C33"/>
    <w:rsid w:val="00100E63"/>
    <w:rsid w:val="00101909"/>
    <w:rsid w:val="001022A2"/>
    <w:rsid w:val="001027E3"/>
    <w:rsid w:val="00104716"/>
    <w:rsid w:val="001052A3"/>
    <w:rsid w:val="00106416"/>
    <w:rsid w:val="001073F8"/>
    <w:rsid w:val="0010767B"/>
    <w:rsid w:val="00110481"/>
    <w:rsid w:val="00110487"/>
    <w:rsid w:val="00110ED0"/>
    <w:rsid w:val="00111723"/>
    <w:rsid w:val="001127C9"/>
    <w:rsid w:val="00113271"/>
    <w:rsid w:val="00113D7A"/>
    <w:rsid w:val="00115B88"/>
    <w:rsid w:val="0012011D"/>
    <w:rsid w:val="001208AE"/>
    <w:rsid w:val="001209E9"/>
    <w:rsid w:val="001226D0"/>
    <w:rsid w:val="0012374D"/>
    <w:rsid w:val="0012532F"/>
    <w:rsid w:val="0012549D"/>
    <w:rsid w:val="00125860"/>
    <w:rsid w:val="001268CC"/>
    <w:rsid w:val="001272EA"/>
    <w:rsid w:val="00130E8B"/>
    <w:rsid w:val="00131847"/>
    <w:rsid w:val="00131B12"/>
    <w:rsid w:val="001320FC"/>
    <w:rsid w:val="001325F9"/>
    <w:rsid w:val="00132F6A"/>
    <w:rsid w:val="001331F3"/>
    <w:rsid w:val="00133913"/>
    <w:rsid w:val="001342A9"/>
    <w:rsid w:val="00134D46"/>
    <w:rsid w:val="0013687D"/>
    <w:rsid w:val="00136E1D"/>
    <w:rsid w:val="00137512"/>
    <w:rsid w:val="00140221"/>
    <w:rsid w:val="001417D5"/>
    <w:rsid w:val="00142D5B"/>
    <w:rsid w:val="00143FF5"/>
    <w:rsid w:val="001440DB"/>
    <w:rsid w:val="001445D6"/>
    <w:rsid w:val="00146A46"/>
    <w:rsid w:val="00153099"/>
    <w:rsid w:val="001547D8"/>
    <w:rsid w:val="00154948"/>
    <w:rsid w:val="00156388"/>
    <w:rsid w:val="001564FC"/>
    <w:rsid w:val="001565D2"/>
    <w:rsid w:val="001569FA"/>
    <w:rsid w:val="00157667"/>
    <w:rsid w:val="00160986"/>
    <w:rsid w:val="00161958"/>
    <w:rsid w:val="00161F01"/>
    <w:rsid w:val="00162E01"/>
    <w:rsid w:val="001632A9"/>
    <w:rsid w:val="001642FC"/>
    <w:rsid w:val="001647E7"/>
    <w:rsid w:val="0016496B"/>
    <w:rsid w:val="0016516F"/>
    <w:rsid w:val="00165CC4"/>
    <w:rsid w:val="00167E97"/>
    <w:rsid w:val="001707A0"/>
    <w:rsid w:val="001719AD"/>
    <w:rsid w:val="00171D19"/>
    <w:rsid w:val="001723DD"/>
    <w:rsid w:val="00172911"/>
    <w:rsid w:val="00173211"/>
    <w:rsid w:val="001743E2"/>
    <w:rsid w:val="001745F8"/>
    <w:rsid w:val="00175A13"/>
    <w:rsid w:val="00176E19"/>
    <w:rsid w:val="00177718"/>
    <w:rsid w:val="00180991"/>
    <w:rsid w:val="00180BA1"/>
    <w:rsid w:val="00180D28"/>
    <w:rsid w:val="00180F9B"/>
    <w:rsid w:val="001814C5"/>
    <w:rsid w:val="001838CF"/>
    <w:rsid w:val="00184A57"/>
    <w:rsid w:val="001853DB"/>
    <w:rsid w:val="001868EE"/>
    <w:rsid w:val="001908E3"/>
    <w:rsid w:val="00190DCD"/>
    <w:rsid w:val="00191733"/>
    <w:rsid w:val="0019186E"/>
    <w:rsid w:val="00192B9F"/>
    <w:rsid w:val="00194751"/>
    <w:rsid w:val="00194ADF"/>
    <w:rsid w:val="00194C8F"/>
    <w:rsid w:val="00196220"/>
    <w:rsid w:val="001964ED"/>
    <w:rsid w:val="001966FD"/>
    <w:rsid w:val="00196832"/>
    <w:rsid w:val="00196B74"/>
    <w:rsid w:val="00197777"/>
    <w:rsid w:val="00197997"/>
    <w:rsid w:val="00197BE8"/>
    <w:rsid w:val="001A0E37"/>
    <w:rsid w:val="001A29CB"/>
    <w:rsid w:val="001A320A"/>
    <w:rsid w:val="001A3BA4"/>
    <w:rsid w:val="001A687E"/>
    <w:rsid w:val="001A6D1F"/>
    <w:rsid w:val="001A73B7"/>
    <w:rsid w:val="001B23A6"/>
    <w:rsid w:val="001B26DF"/>
    <w:rsid w:val="001B3216"/>
    <w:rsid w:val="001B5BEC"/>
    <w:rsid w:val="001B677D"/>
    <w:rsid w:val="001B6AEB"/>
    <w:rsid w:val="001B7960"/>
    <w:rsid w:val="001B7EE5"/>
    <w:rsid w:val="001C0244"/>
    <w:rsid w:val="001C0C12"/>
    <w:rsid w:val="001C14D7"/>
    <w:rsid w:val="001C2EA7"/>
    <w:rsid w:val="001C64F2"/>
    <w:rsid w:val="001C6B2D"/>
    <w:rsid w:val="001C7E7E"/>
    <w:rsid w:val="001D0076"/>
    <w:rsid w:val="001D2FE4"/>
    <w:rsid w:val="001D3E05"/>
    <w:rsid w:val="001D489F"/>
    <w:rsid w:val="001D5303"/>
    <w:rsid w:val="001D78BC"/>
    <w:rsid w:val="001D7D18"/>
    <w:rsid w:val="001E2B5C"/>
    <w:rsid w:val="001E30F6"/>
    <w:rsid w:val="001E3C29"/>
    <w:rsid w:val="001E4CF6"/>
    <w:rsid w:val="001E502B"/>
    <w:rsid w:val="001F44BA"/>
    <w:rsid w:val="001F44F0"/>
    <w:rsid w:val="001F4CB2"/>
    <w:rsid w:val="001F5E2C"/>
    <w:rsid w:val="001F6FE3"/>
    <w:rsid w:val="002001E2"/>
    <w:rsid w:val="002002EF"/>
    <w:rsid w:val="00200753"/>
    <w:rsid w:val="00201BE5"/>
    <w:rsid w:val="002027DE"/>
    <w:rsid w:val="00202A39"/>
    <w:rsid w:val="00207C7F"/>
    <w:rsid w:val="0021105C"/>
    <w:rsid w:val="002116B3"/>
    <w:rsid w:val="00211F96"/>
    <w:rsid w:val="002125F6"/>
    <w:rsid w:val="002133DB"/>
    <w:rsid w:val="002146E7"/>
    <w:rsid w:val="002151D3"/>
    <w:rsid w:val="00215774"/>
    <w:rsid w:val="00215AEB"/>
    <w:rsid w:val="00215E29"/>
    <w:rsid w:val="00215E56"/>
    <w:rsid w:val="00216976"/>
    <w:rsid w:val="0021798D"/>
    <w:rsid w:val="00217EE5"/>
    <w:rsid w:val="002209DD"/>
    <w:rsid w:val="00222262"/>
    <w:rsid w:val="00223BA8"/>
    <w:rsid w:val="002261B8"/>
    <w:rsid w:val="0022691C"/>
    <w:rsid w:val="002301E8"/>
    <w:rsid w:val="0023024D"/>
    <w:rsid w:val="00231684"/>
    <w:rsid w:val="00231914"/>
    <w:rsid w:val="00232135"/>
    <w:rsid w:val="0023375E"/>
    <w:rsid w:val="002339B6"/>
    <w:rsid w:val="002339C6"/>
    <w:rsid w:val="00233DCE"/>
    <w:rsid w:val="00234326"/>
    <w:rsid w:val="00234958"/>
    <w:rsid w:val="00234A1B"/>
    <w:rsid w:val="00235712"/>
    <w:rsid w:val="00235CBD"/>
    <w:rsid w:val="00235F5C"/>
    <w:rsid w:val="00237043"/>
    <w:rsid w:val="00240F50"/>
    <w:rsid w:val="00243E7F"/>
    <w:rsid w:val="00245455"/>
    <w:rsid w:val="00246BD6"/>
    <w:rsid w:val="00246F4C"/>
    <w:rsid w:val="00247715"/>
    <w:rsid w:val="00251E4F"/>
    <w:rsid w:val="002529A6"/>
    <w:rsid w:val="00252B12"/>
    <w:rsid w:val="00253CAE"/>
    <w:rsid w:val="00256341"/>
    <w:rsid w:val="002571FA"/>
    <w:rsid w:val="00257FA3"/>
    <w:rsid w:val="0026187C"/>
    <w:rsid w:val="00261F3A"/>
    <w:rsid w:val="00262E24"/>
    <w:rsid w:val="002662B7"/>
    <w:rsid w:val="00266433"/>
    <w:rsid w:val="00266701"/>
    <w:rsid w:val="002702BF"/>
    <w:rsid w:val="00272DA6"/>
    <w:rsid w:val="0027320E"/>
    <w:rsid w:val="00273E04"/>
    <w:rsid w:val="00273E85"/>
    <w:rsid w:val="0027784B"/>
    <w:rsid w:val="00277B56"/>
    <w:rsid w:val="0028075A"/>
    <w:rsid w:val="00283237"/>
    <w:rsid w:val="002842FB"/>
    <w:rsid w:val="00284A86"/>
    <w:rsid w:val="002850D5"/>
    <w:rsid w:val="002854B7"/>
    <w:rsid w:val="00285DAF"/>
    <w:rsid w:val="00286364"/>
    <w:rsid w:val="00290B4B"/>
    <w:rsid w:val="00291E2F"/>
    <w:rsid w:val="002923B9"/>
    <w:rsid w:val="00294208"/>
    <w:rsid w:val="002945A7"/>
    <w:rsid w:val="0029569F"/>
    <w:rsid w:val="002958D1"/>
    <w:rsid w:val="00295FD6"/>
    <w:rsid w:val="002A0CB2"/>
    <w:rsid w:val="002A19F5"/>
    <w:rsid w:val="002A1DF8"/>
    <w:rsid w:val="002A2371"/>
    <w:rsid w:val="002A3D06"/>
    <w:rsid w:val="002A478C"/>
    <w:rsid w:val="002A48BD"/>
    <w:rsid w:val="002A59AF"/>
    <w:rsid w:val="002A5C0C"/>
    <w:rsid w:val="002A7736"/>
    <w:rsid w:val="002A7C8C"/>
    <w:rsid w:val="002A7E2A"/>
    <w:rsid w:val="002B0C34"/>
    <w:rsid w:val="002B11D5"/>
    <w:rsid w:val="002B1E49"/>
    <w:rsid w:val="002B3C2F"/>
    <w:rsid w:val="002B3DE3"/>
    <w:rsid w:val="002B40EC"/>
    <w:rsid w:val="002B4922"/>
    <w:rsid w:val="002B4BBF"/>
    <w:rsid w:val="002C0FF7"/>
    <w:rsid w:val="002C22C3"/>
    <w:rsid w:val="002C24C7"/>
    <w:rsid w:val="002C2A69"/>
    <w:rsid w:val="002C2D19"/>
    <w:rsid w:val="002C5DD6"/>
    <w:rsid w:val="002C6CB4"/>
    <w:rsid w:val="002C7FD2"/>
    <w:rsid w:val="002D0525"/>
    <w:rsid w:val="002D09AC"/>
    <w:rsid w:val="002D0A1C"/>
    <w:rsid w:val="002D102C"/>
    <w:rsid w:val="002D10FA"/>
    <w:rsid w:val="002D1CB9"/>
    <w:rsid w:val="002D200D"/>
    <w:rsid w:val="002D2691"/>
    <w:rsid w:val="002D41F0"/>
    <w:rsid w:val="002D4C55"/>
    <w:rsid w:val="002D53FE"/>
    <w:rsid w:val="002D5695"/>
    <w:rsid w:val="002D56DE"/>
    <w:rsid w:val="002D5AC5"/>
    <w:rsid w:val="002D6026"/>
    <w:rsid w:val="002D7010"/>
    <w:rsid w:val="002E0FBD"/>
    <w:rsid w:val="002E277D"/>
    <w:rsid w:val="002E509C"/>
    <w:rsid w:val="002E595C"/>
    <w:rsid w:val="002E5EB7"/>
    <w:rsid w:val="002E5F34"/>
    <w:rsid w:val="002E6174"/>
    <w:rsid w:val="002E6CF7"/>
    <w:rsid w:val="002E6DED"/>
    <w:rsid w:val="002F412F"/>
    <w:rsid w:val="002F622B"/>
    <w:rsid w:val="002F6DB1"/>
    <w:rsid w:val="0030055B"/>
    <w:rsid w:val="00300956"/>
    <w:rsid w:val="00302BD2"/>
    <w:rsid w:val="003076CB"/>
    <w:rsid w:val="00311496"/>
    <w:rsid w:val="00311D32"/>
    <w:rsid w:val="00311D41"/>
    <w:rsid w:val="003146D8"/>
    <w:rsid w:val="00316EF2"/>
    <w:rsid w:val="00317187"/>
    <w:rsid w:val="00317B5A"/>
    <w:rsid w:val="00320052"/>
    <w:rsid w:val="0032091C"/>
    <w:rsid w:val="0032248F"/>
    <w:rsid w:val="00323390"/>
    <w:rsid w:val="00323CDF"/>
    <w:rsid w:val="0032419A"/>
    <w:rsid w:val="0032495B"/>
    <w:rsid w:val="0032499A"/>
    <w:rsid w:val="00324C3C"/>
    <w:rsid w:val="00325B05"/>
    <w:rsid w:val="003261EB"/>
    <w:rsid w:val="00327295"/>
    <w:rsid w:val="003276E6"/>
    <w:rsid w:val="00332FD6"/>
    <w:rsid w:val="003341F7"/>
    <w:rsid w:val="003343DD"/>
    <w:rsid w:val="00334A60"/>
    <w:rsid w:val="00335070"/>
    <w:rsid w:val="00335C1A"/>
    <w:rsid w:val="00337AD9"/>
    <w:rsid w:val="0034013A"/>
    <w:rsid w:val="00341ABB"/>
    <w:rsid w:val="00342855"/>
    <w:rsid w:val="00343CAF"/>
    <w:rsid w:val="0034530F"/>
    <w:rsid w:val="0034771D"/>
    <w:rsid w:val="00347F5A"/>
    <w:rsid w:val="00347FEC"/>
    <w:rsid w:val="0035067C"/>
    <w:rsid w:val="0035229A"/>
    <w:rsid w:val="00353CEE"/>
    <w:rsid w:val="00356F45"/>
    <w:rsid w:val="0036022E"/>
    <w:rsid w:val="003636BC"/>
    <w:rsid w:val="0036419E"/>
    <w:rsid w:val="00366B74"/>
    <w:rsid w:val="003679A3"/>
    <w:rsid w:val="0037000C"/>
    <w:rsid w:val="003723A6"/>
    <w:rsid w:val="00373471"/>
    <w:rsid w:val="00373737"/>
    <w:rsid w:val="00375558"/>
    <w:rsid w:val="00375C5B"/>
    <w:rsid w:val="00381125"/>
    <w:rsid w:val="0038232C"/>
    <w:rsid w:val="00387D37"/>
    <w:rsid w:val="003904F4"/>
    <w:rsid w:val="0039085D"/>
    <w:rsid w:val="00393C3F"/>
    <w:rsid w:val="00393FB1"/>
    <w:rsid w:val="003949EB"/>
    <w:rsid w:val="00394F06"/>
    <w:rsid w:val="0039579E"/>
    <w:rsid w:val="0039594F"/>
    <w:rsid w:val="003962E5"/>
    <w:rsid w:val="00396351"/>
    <w:rsid w:val="00396956"/>
    <w:rsid w:val="003A1502"/>
    <w:rsid w:val="003A3253"/>
    <w:rsid w:val="003A3907"/>
    <w:rsid w:val="003A43B9"/>
    <w:rsid w:val="003A6513"/>
    <w:rsid w:val="003A710A"/>
    <w:rsid w:val="003B064D"/>
    <w:rsid w:val="003B257A"/>
    <w:rsid w:val="003B2C5B"/>
    <w:rsid w:val="003B323B"/>
    <w:rsid w:val="003B33F7"/>
    <w:rsid w:val="003B36D9"/>
    <w:rsid w:val="003B39F3"/>
    <w:rsid w:val="003B3DD2"/>
    <w:rsid w:val="003B48F4"/>
    <w:rsid w:val="003B5513"/>
    <w:rsid w:val="003B659E"/>
    <w:rsid w:val="003B7168"/>
    <w:rsid w:val="003C275E"/>
    <w:rsid w:val="003C2D70"/>
    <w:rsid w:val="003C2DAF"/>
    <w:rsid w:val="003C34AE"/>
    <w:rsid w:val="003C365B"/>
    <w:rsid w:val="003C3737"/>
    <w:rsid w:val="003C4FDE"/>
    <w:rsid w:val="003C51A8"/>
    <w:rsid w:val="003C557F"/>
    <w:rsid w:val="003C60B2"/>
    <w:rsid w:val="003C610A"/>
    <w:rsid w:val="003C61C8"/>
    <w:rsid w:val="003C7824"/>
    <w:rsid w:val="003C7C74"/>
    <w:rsid w:val="003D1AA4"/>
    <w:rsid w:val="003D2628"/>
    <w:rsid w:val="003D3040"/>
    <w:rsid w:val="003D36AD"/>
    <w:rsid w:val="003D3C1B"/>
    <w:rsid w:val="003D3D7E"/>
    <w:rsid w:val="003D489D"/>
    <w:rsid w:val="003D4B58"/>
    <w:rsid w:val="003D4D16"/>
    <w:rsid w:val="003D5220"/>
    <w:rsid w:val="003E0DA1"/>
    <w:rsid w:val="003E3583"/>
    <w:rsid w:val="003E4295"/>
    <w:rsid w:val="003E51C0"/>
    <w:rsid w:val="003E51DE"/>
    <w:rsid w:val="003E58DF"/>
    <w:rsid w:val="003E6810"/>
    <w:rsid w:val="003E6F43"/>
    <w:rsid w:val="003F0FF7"/>
    <w:rsid w:val="003F129B"/>
    <w:rsid w:val="003F3812"/>
    <w:rsid w:val="003F384A"/>
    <w:rsid w:val="003F3899"/>
    <w:rsid w:val="003F411F"/>
    <w:rsid w:val="003F4B80"/>
    <w:rsid w:val="003F7116"/>
    <w:rsid w:val="003F776D"/>
    <w:rsid w:val="003F7E32"/>
    <w:rsid w:val="003F7ED1"/>
    <w:rsid w:val="004002B7"/>
    <w:rsid w:val="004006AE"/>
    <w:rsid w:val="00400FFA"/>
    <w:rsid w:val="004029A8"/>
    <w:rsid w:val="0040465C"/>
    <w:rsid w:val="00404C4C"/>
    <w:rsid w:val="00405139"/>
    <w:rsid w:val="00405211"/>
    <w:rsid w:val="00405BCB"/>
    <w:rsid w:val="004060B8"/>
    <w:rsid w:val="004066B2"/>
    <w:rsid w:val="00407FDA"/>
    <w:rsid w:val="00411309"/>
    <w:rsid w:val="00411C3F"/>
    <w:rsid w:val="0041423F"/>
    <w:rsid w:val="00414E48"/>
    <w:rsid w:val="00414F81"/>
    <w:rsid w:val="00416260"/>
    <w:rsid w:val="004169D3"/>
    <w:rsid w:val="0042098F"/>
    <w:rsid w:val="004216D3"/>
    <w:rsid w:val="00421F67"/>
    <w:rsid w:val="00423287"/>
    <w:rsid w:val="00423C21"/>
    <w:rsid w:val="00424744"/>
    <w:rsid w:val="00424D04"/>
    <w:rsid w:val="00425A90"/>
    <w:rsid w:val="00425D5C"/>
    <w:rsid w:val="00425FF1"/>
    <w:rsid w:val="004269C7"/>
    <w:rsid w:val="00431402"/>
    <w:rsid w:val="00431AFE"/>
    <w:rsid w:val="00436A0F"/>
    <w:rsid w:val="00437150"/>
    <w:rsid w:val="004374BA"/>
    <w:rsid w:val="0043750A"/>
    <w:rsid w:val="00437FE4"/>
    <w:rsid w:val="004400C6"/>
    <w:rsid w:val="00440AB4"/>
    <w:rsid w:val="0044191A"/>
    <w:rsid w:val="004423A9"/>
    <w:rsid w:val="00443081"/>
    <w:rsid w:val="0044404F"/>
    <w:rsid w:val="0044407B"/>
    <w:rsid w:val="00444CAC"/>
    <w:rsid w:val="0044519F"/>
    <w:rsid w:val="004457E8"/>
    <w:rsid w:val="00447299"/>
    <w:rsid w:val="0045009B"/>
    <w:rsid w:val="00450E4B"/>
    <w:rsid w:val="00452788"/>
    <w:rsid w:val="004552D8"/>
    <w:rsid w:val="00456C57"/>
    <w:rsid w:val="00456C6C"/>
    <w:rsid w:val="00456E86"/>
    <w:rsid w:val="004574EA"/>
    <w:rsid w:val="004613AF"/>
    <w:rsid w:val="0046514B"/>
    <w:rsid w:val="0046614D"/>
    <w:rsid w:val="004703AD"/>
    <w:rsid w:val="00471898"/>
    <w:rsid w:val="00471DC8"/>
    <w:rsid w:val="00471EDD"/>
    <w:rsid w:val="004732E9"/>
    <w:rsid w:val="0047387F"/>
    <w:rsid w:val="004755D4"/>
    <w:rsid w:val="00475A4E"/>
    <w:rsid w:val="0047636A"/>
    <w:rsid w:val="004814D9"/>
    <w:rsid w:val="004816E3"/>
    <w:rsid w:val="004825C7"/>
    <w:rsid w:val="0048381C"/>
    <w:rsid w:val="00484A96"/>
    <w:rsid w:val="004854BB"/>
    <w:rsid w:val="00485BCA"/>
    <w:rsid w:val="00486059"/>
    <w:rsid w:val="00487AF5"/>
    <w:rsid w:val="00490D0F"/>
    <w:rsid w:val="00492094"/>
    <w:rsid w:val="00493454"/>
    <w:rsid w:val="00494581"/>
    <w:rsid w:val="00496068"/>
    <w:rsid w:val="00496606"/>
    <w:rsid w:val="00497221"/>
    <w:rsid w:val="00497B4A"/>
    <w:rsid w:val="004A05C2"/>
    <w:rsid w:val="004A1439"/>
    <w:rsid w:val="004A29F7"/>
    <w:rsid w:val="004A3403"/>
    <w:rsid w:val="004A3889"/>
    <w:rsid w:val="004A3CB2"/>
    <w:rsid w:val="004A4B6F"/>
    <w:rsid w:val="004A53E8"/>
    <w:rsid w:val="004A72F2"/>
    <w:rsid w:val="004A7751"/>
    <w:rsid w:val="004B0A8E"/>
    <w:rsid w:val="004B0E57"/>
    <w:rsid w:val="004B35DD"/>
    <w:rsid w:val="004B42F7"/>
    <w:rsid w:val="004B518E"/>
    <w:rsid w:val="004B684B"/>
    <w:rsid w:val="004C0079"/>
    <w:rsid w:val="004C0723"/>
    <w:rsid w:val="004C0A01"/>
    <w:rsid w:val="004C29D1"/>
    <w:rsid w:val="004C2D51"/>
    <w:rsid w:val="004C2D63"/>
    <w:rsid w:val="004C4698"/>
    <w:rsid w:val="004C482B"/>
    <w:rsid w:val="004C7E9A"/>
    <w:rsid w:val="004D0ED8"/>
    <w:rsid w:val="004D12BD"/>
    <w:rsid w:val="004D1853"/>
    <w:rsid w:val="004D278D"/>
    <w:rsid w:val="004D453C"/>
    <w:rsid w:val="004D6092"/>
    <w:rsid w:val="004D6BA7"/>
    <w:rsid w:val="004D6F81"/>
    <w:rsid w:val="004D7093"/>
    <w:rsid w:val="004E0003"/>
    <w:rsid w:val="004E070E"/>
    <w:rsid w:val="004E2496"/>
    <w:rsid w:val="004E2AF8"/>
    <w:rsid w:val="004E2C55"/>
    <w:rsid w:val="004E51E0"/>
    <w:rsid w:val="004E5E66"/>
    <w:rsid w:val="004E61DA"/>
    <w:rsid w:val="004E6577"/>
    <w:rsid w:val="004E78D9"/>
    <w:rsid w:val="004E7ADB"/>
    <w:rsid w:val="004F1BA4"/>
    <w:rsid w:val="004F1E09"/>
    <w:rsid w:val="004F2951"/>
    <w:rsid w:val="004F6B52"/>
    <w:rsid w:val="004F78E2"/>
    <w:rsid w:val="00503B4D"/>
    <w:rsid w:val="005047E6"/>
    <w:rsid w:val="00504EE9"/>
    <w:rsid w:val="0050698F"/>
    <w:rsid w:val="005103F4"/>
    <w:rsid w:val="00510E13"/>
    <w:rsid w:val="005113AF"/>
    <w:rsid w:val="00512747"/>
    <w:rsid w:val="00512A16"/>
    <w:rsid w:val="0051753C"/>
    <w:rsid w:val="00521576"/>
    <w:rsid w:val="00521A4B"/>
    <w:rsid w:val="0052214E"/>
    <w:rsid w:val="005225D4"/>
    <w:rsid w:val="00522C10"/>
    <w:rsid w:val="005250E6"/>
    <w:rsid w:val="00525D29"/>
    <w:rsid w:val="00526A2C"/>
    <w:rsid w:val="00527198"/>
    <w:rsid w:val="0053194C"/>
    <w:rsid w:val="005324D4"/>
    <w:rsid w:val="00534088"/>
    <w:rsid w:val="00535F2E"/>
    <w:rsid w:val="0053604F"/>
    <w:rsid w:val="005376DE"/>
    <w:rsid w:val="00540932"/>
    <w:rsid w:val="005409FE"/>
    <w:rsid w:val="00540C19"/>
    <w:rsid w:val="00541345"/>
    <w:rsid w:val="00542400"/>
    <w:rsid w:val="0054295D"/>
    <w:rsid w:val="00542D23"/>
    <w:rsid w:val="005432E9"/>
    <w:rsid w:val="0054442C"/>
    <w:rsid w:val="00544631"/>
    <w:rsid w:val="00544E5F"/>
    <w:rsid w:val="00545A34"/>
    <w:rsid w:val="00545E8E"/>
    <w:rsid w:val="00546349"/>
    <w:rsid w:val="0054637F"/>
    <w:rsid w:val="005463CC"/>
    <w:rsid w:val="0054644B"/>
    <w:rsid w:val="00546BE8"/>
    <w:rsid w:val="00547407"/>
    <w:rsid w:val="00550285"/>
    <w:rsid w:val="005503C2"/>
    <w:rsid w:val="005508CA"/>
    <w:rsid w:val="0055135E"/>
    <w:rsid w:val="0055213C"/>
    <w:rsid w:val="00552BB8"/>
    <w:rsid w:val="00554330"/>
    <w:rsid w:val="0055457F"/>
    <w:rsid w:val="00555354"/>
    <w:rsid w:val="005562F1"/>
    <w:rsid w:val="00556B33"/>
    <w:rsid w:val="00556CDB"/>
    <w:rsid w:val="00556D61"/>
    <w:rsid w:val="00561280"/>
    <w:rsid w:val="00561590"/>
    <w:rsid w:val="00561BB6"/>
    <w:rsid w:val="00562492"/>
    <w:rsid w:val="005629CB"/>
    <w:rsid w:val="00563E97"/>
    <w:rsid w:val="00567811"/>
    <w:rsid w:val="0057110D"/>
    <w:rsid w:val="00572A20"/>
    <w:rsid w:val="0057303A"/>
    <w:rsid w:val="00573C0B"/>
    <w:rsid w:val="00575D6B"/>
    <w:rsid w:val="005776E9"/>
    <w:rsid w:val="00580B23"/>
    <w:rsid w:val="005812C4"/>
    <w:rsid w:val="00581D10"/>
    <w:rsid w:val="0058250B"/>
    <w:rsid w:val="00582C00"/>
    <w:rsid w:val="005836F8"/>
    <w:rsid w:val="0058435A"/>
    <w:rsid w:val="00584A1C"/>
    <w:rsid w:val="00585C99"/>
    <w:rsid w:val="005862D0"/>
    <w:rsid w:val="005867B2"/>
    <w:rsid w:val="005875E2"/>
    <w:rsid w:val="00591630"/>
    <w:rsid w:val="005918FA"/>
    <w:rsid w:val="00591900"/>
    <w:rsid w:val="0059257C"/>
    <w:rsid w:val="00592A86"/>
    <w:rsid w:val="005959A1"/>
    <w:rsid w:val="005959B4"/>
    <w:rsid w:val="005978E8"/>
    <w:rsid w:val="005A026C"/>
    <w:rsid w:val="005A1026"/>
    <w:rsid w:val="005A21F5"/>
    <w:rsid w:val="005A2C63"/>
    <w:rsid w:val="005A4196"/>
    <w:rsid w:val="005A52BF"/>
    <w:rsid w:val="005A65F7"/>
    <w:rsid w:val="005A7834"/>
    <w:rsid w:val="005B4801"/>
    <w:rsid w:val="005B65C2"/>
    <w:rsid w:val="005C1662"/>
    <w:rsid w:val="005C1F5A"/>
    <w:rsid w:val="005C2300"/>
    <w:rsid w:val="005C23A4"/>
    <w:rsid w:val="005C248A"/>
    <w:rsid w:val="005C49DC"/>
    <w:rsid w:val="005C4F2D"/>
    <w:rsid w:val="005C786C"/>
    <w:rsid w:val="005C79C4"/>
    <w:rsid w:val="005D0758"/>
    <w:rsid w:val="005D1998"/>
    <w:rsid w:val="005D1CDF"/>
    <w:rsid w:val="005D1EF6"/>
    <w:rsid w:val="005D2BB7"/>
    <w:rsid w:val="005D37B6"/>
    <w:rsid w:val="005D4BDD"/>
    <w:rsid w:val="005D5541"/>
    <w:rsid w:val="005D598A"/>
    <w:rsid w:val="005D6A51"/>
    <w:rsid w:val="005D742E"/>
    <w:rsid w:val="005D7CF7"/>
    <w:rsid w:val="005E09AA"/>
    <w:rsid w:val="005E31C1"/>
    <w:rsid w:val="005E61A8"/>
    <w:rsid w:val="005E691B"/>
    <w:rsid w:val="005E7D82"/>
    <w:rsid w:val="005E7E76"/>
    <w:rsid w:val="005F57B2"/>
    <w:rsid w:val="005F6419"/>
    <w:rsid w:val="00600865"/>
    <w:rsid w:val="00600B0A"/>
    <w:rsid w:val="00601657"/>
    <w:rsid w:val="00601972"/>
    <w:rsid w:val="00601E59"/>
    <w:rsid w:val="00602150"/>
    <w:rsid w:val="0060242A"/>
    <w:rsid w:val="00602737"/>
    <w:rsid w:val="00602BDF"/>
    <w:rsid w:val="0060417C"/>
    <w:rsid w:val="00605159"/>
    <w:rsid w:val="0060543D"/>
    <w:rsid w:val="00605981"/>
    <w:rsid w:val="00605FF6"/>
    <w:rsid w:val="0060602D"/>
    <w:rsid w:val="00606337"/>
    <w:rsid w:val="0060641C"/>
    <w:rsid w:val="00606E57"/>
    <w:rsid w:val="006104DD"/>
    <w:rsid w:val="006105DA"/>
    <w:rsid w:val="00610D89"/>
    <w:rsid w:val="00611590"/>
    <w:rsid w:val="006118C3"/>
    <w:rsid w:val="006130B5"/>
    <w:rsid w:val="00617400"/>
    <w:rsid w:val="00617705"/>
    <w:rsid w:val="0061776D"/>
    <w:rsid w:val="006179DA"/>
    <w:rsid w:val="00621672"/>
    <w:rsid w:val="0062268F"/>
    <w:rsid w:val="006233B1"/>
    <w:rsid w:val="00623406"/>
    <w:rsid w:val="00623899"/>
    <w:rsid w:val="00623CBD"/>
    <w:rsid w:val="0062572D"/>
    <w:rsid w:val="006257E5"/>
    <w:rsid w:val="006260BC"/>
    <w:rsid w:val="00626B5C"/>
    <w:rsid w:val="00626EE0"/>
    <w:rsid w:val="006307B8"/>
    <w:rsid w:val="006324D2"/>
    <w:rsid w:val="00632D29"/>
    <w:rsid w:val="00633A23"/>
    <w:rsid w:val="006345AA"/>
    <w:rsid w:val="00634EDE"/>
    <w:rsid w:val="0063502E"/>
    <w:rsid w:val="0063539B"/>
    <w:rsid w:val="0063574C"/>
    <w:rsid w:val="006361A5"/>
    <w:rsid w:val="00641488"/>
    <w:rsid w:val="00641800"/>
    <w:rsid w:val="0064225A"/>
    <w:rsid w:val="00643E4F"/>
    <w:rsid w:val="006448C7"/>
    <w:rsid w:val="006456F0"/>
    <w:rsid w:val="00647C7C"/>
    <w:rsid w:val="00650298"/>
    <w:rsid w:val="00652DE1"/>
    <w:rsid w:val="00654424"/>
    <w:rsid w:val="00655318"/>
    <w:rsid w:val="0065597F"/>
    <w:rsid w:val="00657D94"/>
    <w:rsid w:val="00657F33"/>
    <w:rsid w:val="0066027B"/>
    <w:rsid w:val="00660AB1"/>
    <w:rsid w:val="00662715"/>
    <w:rsid w:val="00663966"/>
    <w:rsid w:val="00664950"/>
    <w:rsid w:val="006649EC"/>
    <w:rsid w:val="00665BA7"/>
    <w:rsid w:val="006666FE"/>
    <w:rsid w:val="006677FF"/>
    <w:rsid w:val="006701D9"/>
    <w:rsid w:val="006726D8"/>
    <w:rsid w:val="00675D56"/>
    <w:rsid w:val="00677157"/>
    <w:rsid w:val="00677DA9"/>
    <w:rsid w:val="00681B56"/>
    <w:rsid w:val="006824C2"/>
    <w:rsid w:val="006828A6"/>
    <w:rsid w:val="00682EAB"/>
    <w:rsid w:val="00683220"/>
    <w:rsid w:val="00687FA0"/>
    <w:rsid w:val="006906E7"/>
    <w:rsid w:val="00691216"/>
    <w:rsid w:val="00692577"/>
    <w:rsid w:val="00693ACF"/>
    <w:rsid w:val="00693EA0"/>
    <w:rsid w:val="00695C3D"/>
    <w:rsid w:val="00696B40"/>
    <w:rsid w:val="006A0CE5"/>
    <w:rsid w:val="006A22C3"/>
    <w:rsid w:val="006A2ED2"/>
    <w:rsid w:val="006A35A9"/>
    <w:rsid w:val="006A3C11"/>
    <w:rsid w:val="006A4697"/>
    <w:rsid w:val="006A507A"/>
    <w:rsid w:val="006A67A9"/>
    <w:rsid w:val="006B04F9"/>
    <w:rsid w:val="006B0FFE"/>
    <w:rsid w:val="006B3A87"/>
    <w:rsid w:val="006B5C2F"/>
    <w:rsid w:val="006B664F"/>
    <w:rsid w:val="006B7010"/>
    <w:rsid w:val="006B7181"/>
    <w:rsid w:val="006C0187"/>
    <w:rsid w:val="006C0E1F"/>
    <w:rsid w:val="006C193B"/>
    <w:rsid w:val="006C3095"/>
    <w:rsid w:val="006C5058"/>
    <w:rsid w:val="006C5068"/>
    <w:rsid w:val="006C6324"/>
    <w:rsid w:val="006C7657"/>
    <w:rsid w:val="006C79AF"/>
    <w:rsid w:val="006D016E"/>
    <w:rsid w:val="006D047F"/>
    <w:rsid w:val="006D05A3"/>
    <w:rsid w:val="006D2FE5"/>
    <w:rsid w:val="006D3A9F"/>
    <w:rsid w:val="006D3F93"/>
    <w:rsid w:val="006D46FA"/>
    <w:rsid w:val="006D5A04"/>
    <w:rsid w:val="006E1151"/>
    <w:rsid w:val="006E16B2"/>
    <w:rsid w:val="006E2734"/>
    <w:rsid w:val="006E29A1"/>
    <w:rsid w:val="006E36BB"/>
    <w:rsid w:val="006E3C31"/>
    <w:rsid w:val="006E5104"/>
    <w:rsid w:val="006E58D3"/>
    <w:rsid w:val="006E6311"/>
    <w:rsid w:val="006E6731"/>
    <w:rsid w:val="006F0204"/>
    <w:rsid w:val="006F0A3D"/>
    <w:rsid w:val="006F15A7"/>
    <w:rsid w:val="006F3F60"/>
    <w:rsid w:val="006F500B"/>
    <w:rsid w:val="006F7286"/>
    <w:rsid w:val="00700609"/>
    <w:rsid w:val="00700ACD"/>
    <w:rsid w:val="007010F8"/>
    <w:rsid w:val="00702BF1"/>
    <w:rsid w:val="007036F7"/>
    <w:rsid w:val="00704B99"/>
    <w:rsid w:val="00705CF1"/>
    <w:rsid w:val="00707BD6"/>
    <w:rsid w:val="0071121D"/>
    <w:rsid w:val="00711999"/>
    <w:rsid w:val="007145FF"/>
    <w:rsid w:val="00715B2A"/>
    <w:rsid w:val="00715EEF"/>
    <w:rsid w:val="0072041C"/>
    <w:rsid w:val="00723D8A"/>
    <w:rsid w:val="00723DD1"/>
    <w:rsid w:val="007266C2"/>
    <w:rsid w:val="00726D6D"/>
    <w:rsid w:val="00727D41"/>
    <w:rsid w:val="00730D63"/>
    <w:rsid w:val="00730E42"/>
    <w:rsid w:val="0073249D"/>
    <w:rsid w:val="007333FF"/>
    <w:rsid w:val="007335B4"/>
    <w:rsid w:val="00734235"/>
    <w:rsid w:val="0073740B"/>
    <w:rsid w:val="00737EBA"/>
    <w:rsid w:val="0074087D"/>
    <w:rsid w:val="0074129B"/>
    <w:rsid w:val="0074158D"/>
    <w:rsid w:val="00742319"/>
    <w:rsid w:val="0074361D"/>
    <w:rsid w:val="0074486C"/>
    <w:rsid w:val="007448FC"/>
    <w:rsid w:val="00744DF2"/>
    <w:rsid w:val="007450F1"/>
    <w:rsid w:val="0074590B"/>
    <w:rsid w:val="007468A2"/>
    <w:rsid w:val="007469A0"/>
    <w:rsid w:val="0075094F"/>
    <w:rsid w:val="00751515"/>
    <w:rsid w:val="0075183F"/>
    <w:rsid w:val="0075274F"/>
    <w:rsid w:val="00754553"/>
    <w:rsid w:val="007550D2"/>
    <w:rsid w:val="007555B7"/>
    <w:rsid w:val="00756A61"/>
    <w:rsid w:val="00760ED8"/>
    <w:rsid w:val="007626B7"/>
    <w:rsid w:val="007627C7"/>
    <w:rsid w:val="00764226"/>
    <w:rsid w:val="00764425"/>
    <w:rsid w:val="0076498D"/>
    <w:rsid w:val="00765D3E"/>
    <w:rsid w:val="00765F16"/>
    <w:rsid w:val="007661E5"/>
    <w:rsid w:val="007661F7"/>
    <w:rsid w:val="00766395"/>
    <w:rsid w:val="0076683B"/>
    <w:rsid w:val="00766AD6"/>
    <w:rsid w:val="00767AB5"/>
    <w:rsid w:val="00770E1E"/>
    <w:rsid w:val="00771FBC"/>
    <w:rsid w:val="007726F5"/>
    <w:rsid w:val="00772AA8"/>
    <w:rsid w:val="00773845"/>
    <w:rsid w:val="00773E99"/>
    <w:rsid w:val="00775475"/>
    <w:rsid w:val="00775FBB"/>
    <w:rsid w:val="007763C4"/>
    <w:rsid w:val="0078168D"/>
    <w:rsid w:val="0078176B"/>
    <w:rsid w:val="0078212B"/>
    <w:rsid w:val="0078271A"/>
    <w:rsid w:val="00783AA9"/>
    <w:rsid w:val="00783EC4"/>
    <w:rsid w:val="007842CD"/>
    <w:rsid w:val="00784DF6"/>
    <w:rsid w:val="00785232"/>
    <w:rsid w:val="0078569E"/>
    <w:rsid w:val="00785E4D"/>
    <w:rsid w:val="007867AA"/>
    <w:rsid w:val="00786858"/>
    <w:rsid w:val="00786994"/>
    <w:rsid w:val="0078769E"/>
    <w:rsid w:val="007879F0"/>
    <w:rsid w:val="00787A21"/>
    <w:rsid w:val="007914B0"/>
    <w:rsid w:val="0079276F"/>
    <w:rsid w:val="00792B8F"/>
    <w:rsid w:val="00793299"/>
    <w:rsid w:val="00793BDF"/>
    <w:rsid w:val="00793FA8"/>
    <w:rsid w:val="00794BFC"/>
    <w:rsid w:val="00794E34"/>
    <w:rsid w:val="007A0DBD"/>
    <w:rsid w:val="007A1D1C"/>
    <w:rsid w:val="007A2C02"/>
    <w:rsid w:val="007A4295"/>
    <w:rsid w:val="007A4CCD"/>
    <w:rsid w:val="007A5481"/>
    <w:rsid w:val="007A6793"/>
    <w:rsid w:val="007A6D47"/>
    <w:rsid w:val="007A7462"/>
    <w:rsid w:val="007A7FF0"/>
    <w:rsid w:val="007B0DC5"/>
    <w:rsid w:val="007B186C"/>
    <w:rsid w:val="007B1FE5"/>
    <w:rsid w:val="007B30B6"/>
    <w:rsid w:val="007B4291"/>
    <w:rsid w:val="007B6417"/>
    <w:rsid w:val="007B6B08"/>
    <w:rsid w:val="007C011D"/>
    <w:rsid w:val="007C01EA"/>
    <w:rsid w:val="007C07ED"/>
    <w:rsid w:val="007C103E"/>
    <w:rsid w:val="007C131B"/>
    <w:rsid w:val="007C1696"/>
    <w:rsid w:val="007C1E37"/>
    <w:rsid w:val="007C3ED0"/>
    <w:rsid w:val="007C4290"/>
    <w:rsid w:val="007C5971"/>
    <w:rsid w:val="007C714C"/>
    <w:rsid w:val="007C76F6"/>
    <w:rsid w:val="007D1D3B"/>
    <w:rsid w:val="007D23DB"/>
    <w:rsid w:val="007D3F11"/>
    <w:rsid w:val="007D5F14"/>
    <w:rsid w:val="007D5F21"/>
    <w:rsid w:val="007D61A9"/>
    <w:rsid w:val="007D6616"/>
    <w:rsid w:val="007D7B0A"/>
    <w:rsid w:val="007D7E20"/>
    <w:rsid w:val="007E0FF5"/>
    <w:rsid w:val="007E205C"/>
    <w:rsid w:val="007E3C2F"/>
    <w:rsid w:val="007E459D"/>
    <w:rsid w:val="007E5229"/>
    <w:rsid w:val="007E645D"/>
    <w:rsid w:val="007E78D6"/>
    <w:rsid w:val="007F0E15"/>
    <w:rsid w:val="007F1CA8"/>
    <w:rsid w:val="007F1E88"/>
    <w:rsid w:val="007F3515"/>
    <w:rsid w:val="007F54B9"/>
    <w:rsid w:val="007F571D"/>
    <w:rsid w:val="007F6377"/>
    <w:rsid w:val="007F69DF"/>
    <w:rsid w:val="007F7831"/>
    <w:rsid w:val="00801316"/>
    <w:rsid w:val="008033A5"/>
    <w:rsid w:val="00805FB1"/>
    <w:rsid w:val="00806A76"/>
    <w:rsid w:val="00806C6C"/>
    <w:rsid w:val="0081024C"/>
    <w:rsid w:val="00810B26"/>
    <w:rsid w:val="00811968"/>
    <w:rsid w:val="00811C9D"/>
    <w:rsid w:val="008138B9"/>
    <w:rsid w:val="008144CC"/>
    <w:rsid w:val="00815C10"/>
    <w:rsid w:val="00815DFF"/>
    <w:rsid w:val="00816C80"/>
    <w:rsid w:val="00820B21"/>
    <w:rsid w:val="00831C83"/>
    <w:rsid w:val="008321E4"/>
    <w:rsid w:val="00832B74"/>
    <w:rsid w:val="00834E4C"/>
    <w:rsid w:val="008350EB"/>
    <w:rsid w:val="008364E6"/>
    <w:rsid w:val="00836E08"/>
    <w:rsid w:val="008376B5"/>
    <w:rsid w:val="00841BCD"/>
    <w:rsid w:val="00843715"/>
    <w:rsid w:val="00843C83"/>
    <w:rsid w:val="008466E4"/>
    <w:rsid w:val="00847993"/>
    <w:rsid w:val="00850546"/>
    <w:rsid w:val="00850790"/>
    <w:rsid w:val="00851A8E"/>
    <w:rsid w:val="0085206A"/>
    <w:rsid w:val="0085365B"/>
    <w:rsid w:val="00853C3F"/>
    <w:rsid w:val="00853FAF"/>
    <w:rsid w:val="008549D6"/>
    <w:rsid w:val="00854DF3"/>
    <w:rsid w:val="00855262"/>
    <w:rsid w:val="00856088"/>
    <w:rsid w:val="00861A60"/>
    <w:rsid w:val="008622E8"/>
    <w:rsid w:val="008623C8"/>
    <w:rsid w:val="008624B6"/>
    <w:rsid w:val="00862CDB"/>
    <w:rsid w:val="0086618B"/>
    <w:rsid w:val="00866415"/>
    <w:rsid w:val="008670B4"/>
    <w:rsid w:val="00870D86"/>
    <w:rsid w:val="00874144"/>
    <w:rsid w:val="008742B1"/>
    <w:rsid w:val="00875BA1"/>
    <w:rsid w:val="008765F9"/>
    <w:rsid w:val="00876EAB"/>
    <w:rsid w:val="008773BE"/>
    <w:rsid w:val="0088098A"/>
    <w:rsid w:val="00880DE0"/>
    <w:rsid w:val="008826C1"/>
    <w:rsid w:val="00882705"/>
    <w:rsid w:val="008835D4"/>
    <w:rsid w:val="008836BE"/>
    <w:rsid w:val="00883DFD"/>
    <w:rsid w:val="00884BB3"/>
    <w:rsid w:val="00885123"/>
    <w:rsid w:val="008868CE"/>
    <w:rsid w:val="00886FE7"/>
    <w:rsid w:val="008875DF"/>
    <w:rsid w:val="00887A9A"/>
    <w:rsid w:val="00887BD5"/>
    <w:rsid w:val="00890AD8"/>
    <w:rsid w:val="0089226B"/>
    <w:rsid w:val="008931BD"/>
    <w:rsid w:val="00893BA7"/>
    <w:rsid w:val="008944A1"/>
    <w:rsid w:val="008966FC"/>
    <w:rsid w:val="00897C3E"/>
    <w:rsid w:val="00897DAC"/>
    <w:rsid w:val="008A0106"/>
    <w:rsid w:val="008A0FAB"/>
    <w:rsid w:val="008A1BF7"/>
    <w:rsid w:val="008A209F"/>
    <w:rsid w:val="008A22B1"/>
    <w:rsid w:val="008A2735"/>
    <w:rsid w:val="008A307D"/>
    <w:rsid w:val="008A3534"/>
    <w:rsid w:val="008A570A"/>
    <w:rsid w:val="008A5B0E"/>
    <w:rsid w:val="008A63CC"/>
    <w:rsid w:val="008A6E8D"/>
    <w:rsid w:val="008B07AC"/>
    <w:rsid w:val="008B0961"/>
    <w:rsid w:val="008B0EE3"/>
    <w:rsid w:val="008B15C7"/>
    <w:rsid w:val="008B229A"/>
    <w:rsid w:val="008B3D30"/>
    <w:rsid w:val="008B4655"/>
    <w:rsid w:val="008B4FFE"/>
    <w:rsid w:val="008B6364"/>
    <w:rsid w:val="008B66AC"/>
    <w:rsid w:val="008B738A"/>
    <w:rsid w:val="008B7DB6"/>
    <w:rsid w:val="008C0A17"/>
    <w:rsid w:val="008C0E69"/>
    <w:rsid w:val="008C2455"/>
    <w:rsid w:val="008C2951"/>
    <w:rsid w:val="008C2A52"/>
    <w:rsid w:val="008C3462"/>
    <w:rsid w:val="008C7825"/>
    <w:rsid w:val="008C7C07"/>
    <w:rsid w:val="008D053E"/>
    <w:rsid w:val="008D067A"/>
    <w:rsid w:val="008D1DC9"/>
    <w:rsid w:val="008D211F"/>
    <w:rsid w:val="008D2A5D"/>
    <w:rsid w:val="008D3EC0"/>
    <w:rsid w:val="008D6BBE"/>
    <w:rsid w:val="008E1072"/>
    <w:rsid w:val="008E15E3"/>
    <w:rsid w:val="008E280D"/>
    <w:rsid w:val="008E3693"/>
    <w:rsid w:val="008E5B4D"/>
    <w:rsid w:val="008E63DE"/>
    <w:rsid w:val="008E7DED"/>
    <w:rsid w:val="008F0EED"/>
    <w:rsid w:val="008F3246"/>
    <w:rsid w:val="008F4902"/>
    <w:rsid w:val="008F4E3C"/>
    <w:rsid w:val="008F5180"/>
    <w:rsid w:val="00900192"/>
    <w:rsid w:val="0090091A"/>
    <w:rsid w:val="00902810"/>
    <w:rsid w:val="009042BD"/>
    <w:rsid w:val="0090703D"/>
    <w:rsid w:val="00907D73"/>
    <w:rsid w:val="00910541"/>
    <w:rsid w:val="00911884"/>
    <w:rsid w:val="00911A7E"/>
    <w:rsid w:val="00912160"/>
    <w:rsid w:val="00912691"/>
    <w:rsid w:val="00912F22"/>
    <w:rsid w:val="0091430C"/>
    <w:rsid w:val="00914DA9"/>
    <w:rsid w:val="00915037"/>
    <w:rsid w:val="0091718C"/>
    <w:rsid w:val="009173EE"/>
    <w:rsid w:val="00917D03"/>
    <w:rsid w:val="00917E63"/>
    <w:rsid w:val="009223E1"/>
    <w:rsid w:val="009224B6"/>
    <w:rsid w:val="00923BE1"/>
    <w:rsid w:val="00925DD5"/>
    <w:rsid w:val="00926962"/>
    <w:rsid w:val="00926A84"/>
    <w:rsid w:val="0092746F"/>
    <w:rsid w:val="00930AF5"/>
    <w:rsid w:val="0093417C"/>
    <w:rsid w:val="009346D3"/>
    <w:rsid w:val="00936159"/>
    <w:rsid w:val="009361DC"/>
    <w:rsid w:val="00937780"/>
    <w:rsid w:val="009412B5"/>
    <w:rsid w:val="0094280C"/>
    <w:rsid w:val="009446D4"/>
    <w:rsid w:val="00946045"/>
    <w:rsid w:val="009524BE"/>
    <w:rsid w:val="00953F65"/>
    <w:rsid w:val="009548C2"/>
    <w:rsid w:val="00954ACF"/>
    <w:rsid w:val="0095536E"/>
    <w:rsid w:val="00955C01"/>
    <w:rsid w:val="00955D7A"/>
    <w:rsid w:val="00960402"/>
    <w:rsid w:val="00960BBE"/>
    <w:rsid w:val="0096162A"/>
    <w:rsid w:val="009616FB"/>
    <w:rsid w:val="00961C48"/>
    <w:rsid w:val="00962ED2"/>
    <w:rsid w:val="00963C91"/>
    <w:rsid w:val="009646A2"/>
    <w:rsid w:val="00967219"/>
    <w:rsid w:val="009713C3"/>
    <w:rsid w:val="00972FEF"/>
    <w:rsid w:val="00973EF6"/>
    <w:rsid w:val="009758A1"/>
    <w:rsid w:val="00975DFA"/>
    <w:rsid w:val="00977E1D"/>
    <w:rsid w:val="00981790"/>
    <w:rsid w:val="00981E57"/>
    <w:rsid w:val="00982A37"/>
    <w:rsid w:val="00982CEC"/>
    <w:rsid w:val="009832FD"/>
    <w:rsid w:val="009839E1"/>
    <w:rsid w:val="0098471F"/>
    <w:rsid w:val="00985B05"/>
    <w:rsid w:val="00985EB2"/>
    <w:rsid w:val="0098689F"/>
    <w:rsid w:val="00986D68"/>
    <w:rsid w:val="00987DA6"/>
    <w:rsid w:val="00992529"/>
    <w:rsid w:val="00993069"/>
    <w:rsid w:val="00993B48"/>
    <w:rsid w:val="00994467"/>
    <w:rsid w:val="0099671A"/>
    <w:rsid w:val="00997A94"/>
    <w:rsid w:val="00997E4D"/>
    <w:rsid w:val="009A039C"/>
    <w:rsid w:val="009A135A"/>
    <w:rsid w:val="009A1761"/>
    <w:rsid w:val="009A2641"/>
    <w:rsid w:val="009A2947"/>
    <w:rsid w:val="009A331A"/>
    <w:rsid w:val="009A3517"/>
    <w:rsid w:val="009A3D13"/>
    <w:rsid w:val="009A6260"/>
    <w:rsid w:val="009A69F7"/>
    <w:rsid w:val="009A7628"/>
    <w:rsid w:val="009B0573"/>
    <w:rsid w:val="009B27C8"/>
    <w:rsid w:val="009B29C2"/>
    <w:rsid w:val="009B2F33"/>
    <w:rsid w:val="009B379C"/>
    <w:rsid w:val="009B4D4A"/>
    <w:rsid w:val="009B4E0F"/>
    <w:rsid w:val="009B7423"/>
    <w:rsid w:val="009B7B4B"/>
    <w:rsid w:val="009B7C21"/>
    <w:rsid w:val="009C0F1D"/>
    <w:rsid w:val="009C1640"/>
    <w:rsid w:val="009C1D0F"/>
    <w:rsid w:val="009C27E3"/>
    <w:rsid w:val="009C2AF6"/>
    <w:rsid w:val="009C7362"/>
    <w:rsid w:val="009D0438"/>
    <w:rsid w:val="009D0453"/>
    <w:rsid w:val="009D2ED9"/>
    <w:rsid w:val="009D598D"/>
    <w:rsid w:val="009D5FDC"/>
    <w:rsid w:val="009E1387"/>
    <w:rsid w:val="009E17C9"/>
    <w:rsid w:val="009E2008"/>
    <w:rsid w:val="009E3B90"/>
    <w:rsid w:val="009E55FF"/>
    <w:rsid w:val="009E5699"/>
    <w:rsid w:val="009E5A19"/>
    <w:rsid w:val="009E5ADC"/>
    <w:rsid w:val="009E6488"/>
    <w:rsid w:val="009E72FE"/>
    <w:rsid w:val="009F02E2"/>
    <w:rsid w:val="009F0ADB"/>
    <w:rsid w:val="009F4DE1"/>
    <w:rsid w:val="009F6582"/>
    <w:rsid w:val="009F6AFC"/>
    <w:rsid w:val="00A026FD"/>
    <w:rsid w:val="00A02C44"/>
    <w:rsid w:val="00A0391A"/>
    <w:rsid w:val="00A04992"/>
    <w:rsid w:val="00A04F2C"/>
    <w:rsid w:val="00A05F3C"/>
    <w:rsid w:val="00A05F6F"/>
    <w:rsid w:val="00A0667A"/>
    <w:rsid w:val="00A066CC"/>
    <w:rsid w:val="00A0716A"/>
    <w:rsid w:val="00A07AC3"/>
    <w:rsid w:val="00A07B2F"/>
    <w:rsid w:val="00A1015D"/>
    <w:rsid w:val="00A116CE"/>
    <w:rsid w:val="00A13C04"/>
    <w:rsid w:val="00A147AA"/>
    <w:rsid w:val="00A1550F"/>
    <w:rsid w:val="00A2049D"/>
    <w:rsid w:val="00A207B0"/>
    <w:rsid w:val="00A21D71"/>
    <w:rsid w:val="00A22B78"/>
    <w:rsid w:val="00A22F2B"/>
    <w:rsid w:val="00A231FD"/>
    <w:rsid w:val="00A2356C"/>
    <w:rsid w:val="00A2393C"/>
    <w:rsid w:val="00A24472"/>
    <w:rsid w:val="00A2454A"/>
    <w:rsid w:val="00A251F3"/>
    <w:rsid w:val="00A25AE5"/>
    <w:rsid w:val="00A26167"/>
    <w:rsid w:val="00A273D4"/>
    <w:rsid w:val="00A277F1"/>
    <w:rsid w:val="00A31130"/>
    <w:rsid w:val="00A334C1"/>
    <w:rsid w:val="00A34367"/>
    <w:rsid w:val="00A34D8D"/>
    <w:rsid w:val="00A34FF2"/>
    <w:rsid w:val="00A35DA5"/>
    <w:rsid w:val="00A37002"/>
    <w:rsid w:val="00A4021F"/>
    <w:rsid w:val="00A4120E"/>
    <w:rsid w:val="00A4355E"/>
    <w:rsid w:val="00A435F0"/>
    <w:rsid w:val="00A44628"/>
    <w:rsid w:val="00A44D7F"/>
    <w:rsid w:val="00A51342"/>
    <w:rsid w:val="00A52505"/>
    <w:rsid w:val="00A52AE7"/>
    <w:rsid w:val="00A535CC"/>
    <w:rsid w:val="00A54253"/>
    <w:rsid w:val="00A55EFD"/>
    <w:rsid w:val="00A56C1D"/>
    <w:rsid w:val="00A6022A"/>
    <w:rsid w:val="00A60309"/>
    <w:rsid w:val="00A6058D"/>
    <w:rsid w:val="00A61C36"/>
    <w:rsid w:val="00A62643"/>
    <w:rsid w:val="00A6757B"/>
    <w:rsid w:val="00A70456"/>
    <w:rsid w:val="00A70C1A"/>
    <w:rsid w:val="00A70C56"/>
    <w:rsid w:val="00A719A3"/>
    <w:rsid w:val="00A7299D"/>
    <w:rsid w:val="00A72A1C"/>
    <w:rsid w:val="00A72DBC"/>
    <w:rsid w:val="00A73040"/>
    <w:rsid w:val="00A73A5F"/>
    <w:rsid w:val="00A73C4F"/>
    <w:rsid w:val="00A753A2"/>
    <w:rsid w:val="00A76785"/>
    <w:rsid w:val="00A769A3"/>
    <w:rsid w:val="00A76AF7"/>
    <w:rsid w:val="00A77D92"/>
    <w:rsid w:val="00A80E68"/>
    <w:rsid w:val="00A810C7"/>
    <w:rsid w:val="00A811E0"/>
    <w:rsid w:val="00A816F0"/>
    <w:rsid w:val="00A83652"/>
    <w:rsid w:val="00A84C40"/>
    <w:rsid w:val="00A8513A"/>
    <w:rsid w:val="00A851B7"/>
    <w:rsid w:val="00A86B6F"/>
    <w:rsid w:val="00A87868"/>
    <w:rsid w:val="00A87BD1"/>
    <w:rsid w:val="00A87C93"/>
    <w:rsid w:val="00A90B43"/>
    <w:rsid w:val="00A91129"/>
    <w:rsid w:val="00A92BCD"/>
    <w:rsid w:val="00A941D3"/>
    <w:rsid w:val="00A94C2B"/>
    <w:rsid w:val="00A954D9"/>
    <w:rsid w:val="00A95FA1"/>
    <w:rsid w:val="00A96A0C"/>
    <w:rsid w:val="00A96BC3"/>
    <w:rsid w:val="00AA1B0E"/>
    <w:rsid w:val="00AA2B94"/>
    <w:rsid w:val="00AA2DE4"/>
    <w:rsid w:val="00AA300C"/>
    <w:rsid w:val="00AA3AA1"/>
    <w:rsid w:val="00AA3E1A"/>
    <w:rsid w:val="00AA47B6"/>
    <w:rsid w:val="00AA485E"/>
    <w:rsid w:val="00AA725A"/>
    <w:rsid w:val="00AB04DF"/>
    <w:rsid w:val="00AB3048"/>
    <w:rsid w:val="00AB3EE1"/>
    <w:rsid w:val="00AB406C"/>
    <w:rsid w:val="00AB4C70"/>
    <w:rsid w:val="00AB6D7F"/>
    <w:rsid w:val="00AB753B"/>
    <w:rsid w:val="00AC14D9"/>
    <w:rsid w:val="00AC163B"/>
    <w:rsid w:val="00AC1C02"/>
    <w:rsid w:val="00AC3E37"/>
    <w:rsid w:val="00AC5CA7"/>
    <w:rsid w:val="00AC6058"/>
    <w:rsid w:val="00AC67E7"/>
    <w:rsid w:val="00AD140E"/>
    <w:rsid w:val="00AD1AAA"/>
    <w:rsid w:val="00AD4008"/>
    <w:rsid w:val="00AD5345"/>
    <w:rsid w:val="00AD555B"/>
    <w:rsid w:val="00AD5C4D"/>
    <w:rsid w:val="00AD63BA"/>
    <w:rsid w:val="00AD7002"/>
    <w:rsid w:val="00AE1B2D"/>
    <w:rsid w:val="00AE2BA5"/>
    <w:rsid w:val="00AE56B1"/>
    <w:rsid w:val="00AE5B8C"/>
    <w:rsid w:val="00AE5FFF"/>
    <w:rsid w:val="00AE69BF"/>
    <w:rsid w:val="00AE6D09"/>
    <w:rsid w:val="00AE7035"/>
    <w:rsid w:val="00AF0813"/>
    <w:rsid w:val="00AF1460"/>
    <w:rsid w:val="00AF1AB3"/>
    <w:rsid w:val="00AF215A"/>
    <w:rsid w:val="00AF2D85"/>
    <w:rsid w:val="00AF308F"/>
    <w:rsid w:val="00AF3249"/>
    <w:rsid w:val="00AF3DFB"/>
    <w:rsid w:val="00AF46E6"/>
    <w:rsid w:val="00AF48A6"/>
    <w:rsid w:val="00AF5396"/>
    <w:rsid w:val="00AF6265"/>
    <w:rsid w:val="00AF71ED"/>
    <w:rsid w:val="00AF7A7C"/>
    <w:rsid w:val="00B00D65"/>
    <w:rsid w:val="00B01248"/>
    <w:rsid w:val="00B01E6C"/>
    <w:rsid w:val="00B04218"/>
    <w:rsid w:val="00B0470A"/>
    <w:rsid w:val="00B055F8"/>
    <w:rsid w:val="00B05BD3"/>
    <w:rsid w:val="00B07CBC"/>
    <w:rsid w:val="00B07EF6"/>
    <w:rsid w:val="00B1027B"/>
    <w:rsid w:val="00B10C50"/>
    <w:rsid w:val="00B12205"/>
    <w:rsid w:val="00B12BBF"/>
    <w:rsid w:val="00B1583D"/>
    <w:rsid w:val="00B1596A"/>
    <w:rsid w:val="00B15A0B"/>
    <w:rsid w:val="00B1716B"/>
    <w:rsid w:val="00B2094C"/>
    <w:rsid w:val="00B214DE"/>
    <w:rsid w:val="00B2194C"/>
    <w:rsid w:val="00B21D18"/>
    <w:rsid w:val="00B243A3"/>
    <w:rsid w:val="00B24793"/>
    <w:rsid w:val="00B2719E"/>
    <w:rsid w:val="00B328F2"/>
    <w:rsid w:val="00B347B6"/>
    <w:rsid w:val="00B35220"/>
    <w:rsid w:val="00B35ACD"/>
    <w:rsid w:val="00B3664B"/>
    <w:rsid w:val="00B408B6"/>
    <w:rsid w:val="00B45061"/>
    <w:rsid w:val="00B45270"/>
    <w:rsid w:val="00B45394"/>
    <w:rsid w:val="00B45465"/>
    <w:rsid w:val="00B46264"/>
    <w:rsid w:val="00B51554"/>
    <w:rsid w:val="00B516E1"/>
    <w:rsid w:val="00B51C9F"/>
    <w:rsid w:val="00B5269A"/>
    <w:rsid w:val="00B542DA"/>
    <w:rsid w:val="00B54EFB"/>
    <w:rsid w:val="00B55277"/>
    <w:rsid w:val="00B55FF8"/>
    <w:rsid w:val="00B56120"/>
    <w:rsid w:val="00B57863"/>
    <w:rsid w:val="00B57BB3"/>
    <w:rsid w:val="00B602A2"/>
    <w:rsid w:val="00B606D3"/>
    <w:rsid w:val="00B6163B"/>
    <w:rsid w:val="00B63974"/>
    <w:rsid w:val="00B64623"/>
    <w:rsid w:val="00B64ABB"/>
    <w:rsid w:val="00B65A0D"/>
    <w:rsid w:val="00B66656"/>
    <w:rsid w:val="00B70530"/>
    <w:rsid w:val="00B707A9"/>
    <w:rsid w:val="00B735C2"/>
    <w:rsid w:val="00B73862"/>
    <w:rsid w:val="00B739F9"/>
    <w:rsid w:val="00B73B2B"/>
    <w:rsid w:val="00B73F43"/>
    <w:rsid w:val="00B75F3D"/>
    <w:rsid w:val="00B77877"/>
    <w:rsid w:val="00B77D59"/>
    <w:rsid w:val="00B81C11"/>
    <w:rsid w:val="00B823CA"/>
    <w:rsid w:val="00B87812"/>
    <w:rsid w:val="00B901DB"/>
    <w:rsid w:val="00B90AF1"/>
    <w:rsid w:val="00B90FA8"/>
    <w:rsid w:val="00B91E51"/>
    <w:rsid w:val="00B930F9"/>
    <w:rsid w:val="00B94DF0"/>
    <w:rsid w:val="00B953C7"/>
    <w:rsid w:val="00B972EA"/>
    <w:rsid w:val="00B97711"/>
    <w:rsid w:val="00B979FE"/>
    <w:rsid w:val="00B97BFC"/>
    <w:rsid w:val="00BA09F0"/>
    <w:rsid w:val="00BA12D3"/>
    <w:rsid w:val="00BA2414"/>
    <w:rsid w:val="00BA4F40"/>
    <w:rsid w:val="00BA5FC1"/>
    <w:rsid w:val="00BA6898"/>
    <w:rsid w:val="00BA6B66"/>
    <w:rsid w:val="00BA6E48"/>
    <w:rsid w:val="00BA6EA1"/>
    <w:rsid w:val="00BA799A"/>
    <w:rsid w:val="00BB35F2"/>
    <w:rsid w:val="00BB4CED"/>
    <w:rsid w:val="00BB5DED"/>
    <w:rsid w:val="00BB6554"/>
    <w:rsid w:val="00BB663E"/>
    <w:rsid w:val="00BB669F"/>
    <w:rsid w:val="00BB6968"/>
    <w:rsid w:val="00BB6971"/>
    <w:rsid w:val="00BB6BCB"/>
    <w:rsid w:val="00BB6F1E"/>
    <w:rsid w:val="00BC2861"/>
    <w:rsid w:val="00BC3116"/>
    <w:rsid w:val="00BC313A"/>
    <w:rsid w:val="00BC56FD"/>
    <w:rsid w:val="00BC6667"/>
    <w:rsid w:val="00BC666A"/>
    <w:rsid w:val="00BC6799"/>
    <w:rsid w:val="00BC78EE"/>
    <w:rsid w:val="00BD34D9"/>
    <w:rsid w:val="00BD3D48"/>
    <w:rsid w:val="00BD46CC"/>
    <w:rsid w:val="00BD59D1"/>
    <w:rsid w:val="00BD6BAF"/>
    <w:rsid w:val="00BD73EB"/>
    <w:rsid w:val="00BE06F1"/>
    <w:rsid w:val="00BE0AF6"/>
    <w:rsid w:val="00BE183B"/>
    <w:rsid w:val="00BE1F03"/>
    <w:rsid w:val="00BE258A"/>
    <w:rsid w:val="00BE2A08"/>
    <w:rsid w:val="00BE2FE3"/>
    <w:rsid w:val="00BE40D2"/>
    <w:rsid w:val="00BE58A7"/>
    <w:rsid w:val="00BE6445"/>
    <w:rsid w:val="00BE7496"/>
    <w:rsid w:val="00BF20AC"/>
    <w:rsid w:val="00BF2218"/>
    <w:rsid w:val="00BF24AD"/>
    <w:rsid w:val="00BF2E4B"/>
    <w:rsid w:val="00BF2F99"/>
    <w:rsid w:val="00BF373C"/>
    <w:rsid w:val="00BF735C"/>
    <w:rsid w:val="00C02D7D"/>
    <w:rsid w:val="00C03820"/>
    <w:rsid w:val="00C04043"/>
    <w:rsid w:val="00C0426B"/>
    <w:rsid w:val="00C045DF"/>
    <w:rsid w:val="00C04708"/>
    <w:rsid w:val="00C04C5E"/>
    <w:rsid w:val="00C05A6D"/>
    <w:rsid w:val="00C07538"/>
    <w:rsid w:val="00C11A7E"/>
    <w:rsid w:val="00C128AD"/>
    <w:rsid w:val="00C137CA"/>
    <w:rsid w:val="00C15365"/>
    <w:rsid w:val="00C21454"/>
    <w:rsid w:val="00C21BB6"/>
    <w:rsid w:val="00C22758"/>
    <w:rsid w:val="00C22EAA"/>
    <w:rsid w:val="00C23C55"/>
    <w:rsid w:val="00C24E51"/>
    <w:rsid w:val="00C25DCA"/>
    <w:rsid w:val="00C26D43"/>
    <w:rsid w:val="00C2745B"/>
    <w:rsid w:val="00C30100"/>
    <w:rsid w:val="00C32D7C"/>
    <w:rsid w:val="00C33C9D"/>
    <w:rsid w:val="00C36A4B"/>
    <w:rsid w:val="00C36BDF"/>
    <w:rsid w:val="00C40E59"/>
    <w:rsid w:val="00C416A1"/>
    <w:rsid w:val="00C43EE6"/>
    <w:rsid w:val="00C45E7D"/>
    <w:rsid w:val="00C46548"/>
    <w:rsid w:val="00C5178C"/>
    <w:rsid w:val="00C51F33"/>
    <w:rsid w:val="00C539E6"/>
    <w:rsid w:val="00C53E90"/>
    <w:rsid w:val="00C54AEA"/>
    <w:rsid w:val="00C54C7F"/>
    <w:rsid w:val="00C55A9F"/>
    <w:rsid w:val="00C566DE"/>
    <w:rsid w:val="00C56AE9"/>
    <w:rsid w:val="00C56BB0"/>
    <w:rsid w:val="00C56C29"/>
    <w:rsid w:val="00C574D5"/>
    <w:rsid w:val="00C576DD"/>
    <w:rsid w:val="00C60F0C"/>
    <w:rsid w:val="00C61AAA"/>
    <w:rsid w:val="00C61C1D"/>
    <w:rsid w:val="00C61DA8"/>
    <w:rsid w:val="00C62234"/>
    <w:rsid w:val="00C6227C"/>
    <w:rsid w:val="00C627FE"/>
    <w:rsid w:val="00C62937"/>
    <w:rsid w:val="00C635DD"/>
    <w:rsid w:val="00C64B0B"/>
    <w:rsid w:val="00C66029"/>
    <w:rsid w:val="00C674C3"/>
    <w:rsid w:val="00C71454"/>
    <w:rsid w:val="00C730F3"/>
    <w:rsid w:val="00C73236"/>
    <w:rsid w:val="00C7386A"/>
    <w:rsid w:val="00C73F32"/>
    <w:rsid w:val="00C74958"/>
    <w:rsid w:val="00C771B5"/>
    <w:rsid w:val="00C82D74"/>
    <w:rsid w:val="00C83915"/>
    <w:rsid w:val="00C83E12"/>
    <w:rsid w:val="00C851FF"/>
    <w:rsid w:val="00C85778"/>
    <w:rsid w:val="00C85DE0"/>
    <w:rsid w:val="00C86D7D"/>
    <w:rsid w:val="00C870AA"/>
    <w:rsid w:val="00C87462"/>
    <w:rsid w:val="00C9005B"/>
    <w:rsid w:val="00C9125E"/>
    <w:rsid w:val="00C912FB"/>
    <w:rsid w:val="00C915BB"/>
    <w:rsid w:val="00C923AF"/>
    <w:rsid w:val="00C96D32"/>
    <w:rsid w:val="00C97D68"/>
    <w:rsid w:val="00CA0144"/>
    <w:rsid w:val="00CA180C"/>
    <w:rsid w:val="00CA1AD0"/>
    <w:rsid w:val="00CA20E7"/>
    <w:rsid w:val="00CA2503"/>
    <w:rsid w:val="00CA27C5"/>
    <w:rsid w:val="00CA3575"/>
    <w:rsid w:val="00CA3A61"/>
    <w:rsid w:val="00CA4B08"/>
    <w:rsid w:val="00CA4B41"/>
    <w:rsid w:val="00CA4DA6"/>
    <w:rsid w:val="00CA5348"/>
    <w:rsid w:val="00CA5E14"/>
    <w:rsid w:val="00CA610D"/>
    <w:rsid w:val="00CA62EC"/>
    <w:rsid w:val="00CA749C"/>
    <w:rsid w:val="00CB00AF"/>
    <w:rsid w:val="00CB22B2"/>
    <w:rsid w:val="00CB31EF"/>
    <w:rsid w:val="00CB387B"/>
    <w:rsid w:val="00CB4A9A"/>
    <w:rsid w:val="00CB6236"/>
    <w:rsid w:val="00CB769D"/>
    <w:rsid w:val="00CB78C6"/>
    <w:rsid w:val="00CC0103"/>
    <w:rsid w:val="00CC0BBD"/>
    <w:rsid w:val="00CC2212"/>
    <w:rsid w:val="00CC270A"/>
    <w:rsid w:val="00CC3EE2"/>
    <w:rsid w:val="00CC4439"/>
    <w:rsid w:val="00CC5290"/>
    <w:rsid w:val="00CC5E04"/>
    <w:rsid w:val="00CD0524"/>
    <w:rsid w:val="00CD06FF"/>
    <w:rsid w:val="00CD07A1"/>
    <w:rsid w:val="00CD24C5"/>
    <w:rsid w:val="00CD2933"/>
    <w:rsid w:val="00CD34FB"/>
    <w:rsid w:val="00CD3D2D"/>
    <w:rsid w:val="00CD5EB1"/>
    <w:rsid w:val="00CD5F5B"/>
    <w:rsid w:val="00CD6EF7"/>
    <w:rsid w:val="00CD7492"/>
    <w:rsid w:val="00CE0448"/>
    <w:rsid w:val="00CE1242"/>
    <w:rsid w:val="00CE1D76"/>
    <w:rsid w:val="00CE231A"/>
    <w:rsid w:val="00CE2DBC"/>
    <w:rsid w:val="00CE3169"/>
    <w:rsid w:val="00CE3A6B"/>
    <w:rsid w:val="00CE42B6"/>
    <w:rsid w:val="00CE464B"/>
    <w:rsid w:val="00CE478D"/>
    <w:rsid w:val="00CE78B6"/>
    <w:rsid w:val="00CF06D0"/>
    <w:rsid w:val="00CF0F54"/>
    <w:rsid w:val="00CF39A2"/>
    <w:rsid w:val="00CF43F1"/>
    <w:rsid w:val="00CF44C8"/>
    <w:rsid w:val="00CF4657"/>
    <w:rsid w:val="00CF4B7E"/>
    <w:rsid w:val="00CF6809"/>
    <w:rsid w:val="00CF6ECB"/>
    <w:rsid w:val="00CF7982"/>
    <w:rsid w:val="00CF7A22"/>
    <w:rsid w:val="00D00211"/>
    <w:rsid w:val="00D00B6D"/>
    <w:rsid w:val="00D02717"/>
    <w:rsid w:val="00D05D0A"/>
    <w:rsid w:val="00D06309"/>
    <w:rsid w:val="00D06F6E"/>
    <w:rsid w:val="00D10CCB"/>
    <w:rsid w:val="00D126E1"/>
    <w:rsid w:val="00D1721C"/>
    <w:rsid w:val="00D178B4"/>
    <w:rsid w:val="00D20159"/>
    <w:rsid w:val="00D219CB"/>
    <w:rsid w:val="00D21E26"/>
    <w:rsid w:val="00D2279A"/>
    <w:rsid w:val="00D22C2C"/>
    <w:rsid w:val="00D22D36"/>
    <w:rsid w:val="00D22F7C"/>
    <w:rsid w:val="00D23917"/>
    <w:rsid w:val="00D23F93"/>
    <w:rsid w:val="00D2776B"/>
    <w:rsid w:val="00D27D88"/>
    <w:rsid w:val="00D325EF"/>
    <w:rsid w:val="00D32C9B"/>
    <w:rsid w:val="00D3326D"/>
    <w:rsid w:val="00D340DE"/>
    <w:rsid w:val="00D34C17"/>
    <w:rsid w:val="00D34C9D"/>
    <w:rsid w:val="00D351EA"/>
    <w:rsid w:val="00D40288"/>
    <w:rsid w:val="00D41536"/>
    <w:rsid w:val="00D42E5A"/>
    <w:rsid w:val="00D42E89"/>
    <w:rsid w:val="00D43403"/>
    <w:rsid w:val="00D4395D"/>
    <w:rsid w:val="00D46C0F"/>
    <w:rsid w:val="00D46CF6"/>
    <w:rsid w:val="00D47442"/>
    <w:rsid w:val="00D479FD"/>
    <w:rsid w:val="00D5270B"/>
    <w:rsid w:val="00D55560"/>
    <w:rsid w:val="00D55814"/>
    <w:rsid w:val="00D578B0"/>
    <w:rsid w:val="00D60AA6"/>
    <w:rsid w:val="00D61658"/>
    <w:rsid w:val="00D61B30"/>
    <w:rsid w:val="00D62E71"/>
    <w:rsid w:val="00D63A4C"/>
    <w:rsid w:val="00D6430D"/>
    <w:rsid w:val="00D6433E"/>
    <w:rsid w:val="00D658B7"/>
    <w:rsid w:val="00D65DB8"/>
    <w:rsid w:val="00D65FBE"/>
    <w:rsid w:val="00D66188"/>
    <w:rsid w:val="00D6749E"/>
    <w:rsid w:val="00D674DF"/>
    <w:rsid w:val="00D717CA"/>
    <w:rsid w:val="00D7218A"/>
    <w:rsid w:val="00D72323"/>
    <w:rsid w:val="00D727EB"/>
    <w:rsid w:val="00D727F7"/>
    <w:rsid w:val="00D731F6"/>
    <w:rsid w:val="00D739F5"/>
    <w:rsid w:val="00D740CA"/>
    <w:rsid w:val="00D76D9D"/>
    <w:rsid w:val="00D80DC9"/>
    <w:rsid w:val="00D81713"/>
    <w:rsid w:val="00D82E6A"/>
    <w:rsid w:val="00D82FBD"/>
    <w:rsid w:val="00D8408E"/>
    <w:rsid w:val="00D84388"/>
    <w:rsid w:val="00D8468C"/>
    <w:rsid w:val="00D84E4D"/>
    <w:rsid w:val="00D85728"/>
    <w:rsid w:val="00D85F89"/>
    <w:rsid w:val="00D8627E"/>
    <w:rsid w:val="00D8683E"/>
    <w:rsid w:val="00D86B7F"/>
    <w:rsid w:val="00D87984"/>
    <w:rsid w:val="00D90576"/>
    <w:rsid w:val="00D9103D"/>
    <w:rsid w:val="00D911AC"/>
    <w:rsid w:val="00D9125A"/>
    <w:rsid w:val="00D92708"/>
    <w:rsid w:val="00D92B53"/>
    <w:rsid w:val="00D93381"/>
    <w:rsid w:val="00D9450D"/>
    <w:rsid w:val="00D95481"/>
    <w:rsid w:val="00D96EB5"/>
    <w:rsid w:val="00D972EC"/>
    <w:rsid w:val="00DA1582"/>
    <w:rsid w:val="00DA208E"/>
    <w:rsid w:val="00DA21F7"/>
    <w:rsid w:val="00DA27CC"/>
    <w:rsid w:val="00DA40E3"/>
    <w:rsid w:val="00DA4963"/>
    <w:rsid w:val="00DA5618"/>
    <w:rsid w:val="00DA56DC"/>
    <w:rsid w:val="00DB0A3F"/>
    <w:rsid w:val="00DB1DA6"/>
    <w:rsid w:val="00DB32AB"/>
    <w:rsid w:val="00DB34DD"/>
    <w:rsid w:val="00DB7B8C"/>
    <w:rsid w:val="00DB7D5A"/>
    <w:rsid w:val="00DC0248"/>
    <w:rsid w:val="00DC1D65"/>
    <w:rsid w:val="00DC257C"/>
    <w:rsid w:val="00DC2D4E"/>
    <w:rsid w:val="00DC34FB"/>
    <w:rsid w:val="00DC47D4"/>
    <w:rsid w:val="00DC5FF4"/>
    <w:rsid w:val="00DC6269"/>
    <w:rsid w:val="00DC6E08"/>
    <w:rsid w:val="00DC7A13"/>
    <w:rsid w:val="00DD0428"/>
    <w:rsid w:val="00DD16E3"/>
    <w:rsid w:val="00DD309F"/>
    <w:rsid w:val="00DD3265"/>
    <w:rsid w:val="00DD3AD4"/>
    <w:rsid w:val="00DD49C2"/>
    <w:rsid w:val="00DD53F8"/>
    <w:rsid w:val="00DD5C35"/>
    <w:rsid w:val="00DD7107"/>
    <w:rsid w:val="00DD7569"/>
    <w:rsid w:val="00DE07AC"/>
    <w:rsid w:val="00DE1D0E"/>
    <w:rsid w:val="00DE2F8B"/>
    <w:rsid w:val="00DE378C"/>
    <w:rsid w:val="00DE5936"/>
    <w:rsid w:val="00DE5A39"/>
    <w:rsid w:val="00DE5C29"/>
    <w:rsid w:val="00DE6F38"/>
    <w:rsid w:val="00DF217B"/>
    <w:rsid w:val="00DF2997"/>
    <w:rsid w:val="00DF51B3"/>
    <w:rsid w:val="00DF68BF"/>
    <w:rsid w:val="00E011E4"/>
    <w:rsid w:val="00E014A4"/>
    <w:rsid w:val="00E014D7"/>
    <w:rsid w:val="00E02B0A"/>
    <w:rsid w:val="00E0414F"/>
    <w:rsid w:val="00E05CF0"/>
    <w:rsid w:val="00E06033"/>
    <w:rsid w:val="00E068B6"/>
    <w:rsid w:val="00E06B8A"/>
    <w:rsid w:val="00E07F65"/>
    <w:rsid w:val="00E10BC4"/>
    <w:rsid w:val="00E11236"/>
    <w:rsid w:val="00E11E53"/>
    <w:rsid w:val="00E12E14"/>
    <w:rsid w:val="00E13065"/>
    <w:rsid w:val="00E13394"/>
    <w:rsid w:val="00E13A34"/>
    <w:rsid w:val="00E1415D"/>
    <w:rsid w:val="00E1476B"/>
    <w:rsid w:val="00E14995"/>
    <w:rsid w:val="00E14B94"/>
    <w:rsid w:val="00E14BB9"/>
    <w:rsid w:val="00E151DD"/>
    <w:rsid w:val="00E15B85"/>
    <w:rsid w:val="00E16366"/>
    <w:rsid w:val="00E16588"/>
    <w:rsid w:val="00E17F2F"/>
    <w:rsid w:val="00E2077B"/>
    <w:rsid w:val="00E20ECF"/>
    <w:rsid w:val="00E212C3"/>
    <w:rsid w:val="00E232F7"/>
    <w:rsid w:val="00E247F9"/>
    <w:rsid w:val="00E250FE"/>
    <w:rsid w:val="00E2563B"/>
    <w:rsid w:val="00E27DB5"/>
    <w:rsid w:val="00E3038B"/>
    <w:rsid w:val="00E307F4"/>
    <w:rsid w:val="00E30EEE"/>
    <w:rsid w:val="00E31381"/>
    <w:rsid w:val="00E31BE5"/>
    <w:rsid w:val="00E323E9"/>
    <w:rsid w:val="00E32C49"/>
    <w:rsid w:val="00E33C1B"/>
    <w:rsid w:val="00E34018"/>
    <w:rsid w:val="00E3437A"/>
    <w:rsid w:val="00E344E2"/>
    <w:rsid w:val="00E357E3"/>
    <w:rsid w:val="00E36E2A"/>
    <w:rsid w:val="00E37AF2"/>
    <w:rsid w:val="00E40983"/>
    <w:rsid w:val="00E415C6"/>
    <w:rsid w:val="00E42419"/>
    <w:rsid w:val="00E437D2"/>
    <w:rsid w:val="00E44BA0"/>
    <w:rsid w:val="00E4775C"/>
    <w:rsid w:val="00E509EE"/>
    <w:rsid w:val="00E53368"/>
    <w:rsid w:val="00E5351D"/>
    <w:rsid w:val="00E53D47"/>
    <w:rsid w:val="00E55751"/>
    <w:rsid w:val="00E56ADF"/>
    <w:rsid w:val="00E57474"/>
    <w:rsid w:val="00E57829"/>
    <w:rsid w:val="00E6058B"/>
    <w:rsid w:val="00E62114"/>
    <w:rsid w:val="00E62B4C"/>
    <w:rsid w:val="00E62F39"/>
    <w:rsid w:val="00E63283"/>
    <w:rsid w:val="00E63D06"/>
    <w:rsid w:val="00E64BC5"/>
    <w:rsid w:val="00E66A47"/>
    <w:rsid w:val="00E66C75"/>
    <w:rsid w:val="00E71B94"/>
    <w:rsid w:val="00E72294"/>
    <w:rsid w:val="00E75697"/>
    <w:rsid w:val="00E80B80"/>
    <w:rsid w:val="00E86BE1"/>
    <w:rsid w:val="00E86D0C"/>
    <w:rsid w:val="00E8786C"/>
    <w:rsid w:val="00E90772"/>
    <w:rsid w:val="00E91036"/>
    <w:rsid w:val="00E9259D"/>
    <w:rsid w:val="00E92D40"/>
    <w:rsid w:val="00E944A7"/>
    <w:rsid w:val="00E9461E"/>
    <w:rsid w:val="00E97248"/>
    <w:rsid w:val="00E9769D"/>
    <w:rsid w:val="00E97ADB"/>
    <w:rsid w:val="00EA0145"/>
    <w:rsid w:val="00EA0BFE"/>
    <w:rsid w:val="00EA2311"/>
    <w:rsid w:val="00EA245B"/>
    <w:rsid w:val="00EA2E9C"/>
    <w:rsid w:val="00EA3153"/>
    <w:rsid w:val="00EA382E"/>
    <w:rsid w:val="00EA50BA"/>
    <w:rsid w:val="00EA58C9"/>
    <w:rsid w:val="00EB0B53"/>
    <w:rsid w:val="00EB176B"/>
    <w:rsid w:val="00EB1954"/>
    <w:rsid w:val="00EB230D"/>
    <w:rsid w:val="00EB5361"/>
    <w:rsid w:val="00EB773F"/>
    <w:rsid w:val="00EB77B3"/>
    <w:rsid w:val="00EC6AC1"/>
    <w:rsid w:val="00EC7BC3"/>
    <w:rsid w:val="00EC7E7C"/>
    <w:rsid w:val="00EC7F20"/>
    <w:rsid w:val="00ED1568"/>
    <w:rsid w:val="00ED18DB"/>
    <w:rsid w:val="00ED2335"/>
    <w:rsid w:val="00ED48BE"/>
    <w:rsid w:val="00ED4C5A"/>
    <w:rsid w:val="00ED6305"/>
    <w:rsid w:val="00ED7600"/>
    <w:rsid w:val="00ED7C5F"/>
    <w:rsid w:val="00EE14AF"/>
    <w:rsid w:val="00EE462E"/>
    <w:rsid w:val="00EE46E4"/>
    <w:rsid w:val="00EE7EC9"/>
    <w:rsid w:val="00EF03D2"/>
    <w:rsid w:val="00EF2108"/>
    <w:rsid w:val="00EF34BA"/>
    <w:rsid w:val="00EF6073"/>
    <w:rsid w:val="00EF698B"/>
    <w:rsid w:val="00EF6FD1"/>
    <w:rsid w:val="00F001C0"/>
    <w:rsid w:val="00F00758"/>
    <w:rsid w:val="00F011AD"/>
    <w:rsid w:val="00F0322E"/>
    <w:rsid w:val="00F035E0"/>
    <w:rsid w:val="00F03BA5"/>
    <w:rsid w:val="00F04097"/>
    <w:rsid w:val="00F06952"/>
    <w:rsid w:val="00F06E0E"/>
    <w:rsid w:val="00F070A3"/>
    <w:rsid w:val="00F07336"/>
    <w:rsid w:val="00F0757D"/>
    <w:rsid w:val="00F10F40"/>
    <w:rsid w:val="00F1176B"/>
    <w:rsid w:val="00F12339"/>
    <w:rsid w:val="00F1362C"/>
    <w:rsid w:val="00F13BD7"/>
    <w:rsid w:val="00F213FB"/>
    <w:rsid w:val="00F23B9D"/>
    <w:rsid w:val="00F2462E"/>
    <w:rsid w:val="00F27EAE"/>
    <w:rsid w:val="00F30757"/>
    <w:rsid w:val="00F31654"/>
    <w:rsid w:val="00F31BA5"/>
    <w:rsid w:val="00F31FE6"/>
    <w:rsid w:val="00F3233F"/>
    <w:rsid w:val="00F335C9"/>
    <w:rsid w:val="00F336CA"/>
    <w:rsid w:val="00F3372D"/>
    <w:rsid w:val="00F33828"/>
    <w:rsid w:val="00F36568"/>
    <w:rsid w:val="00F372F5"/>
    <w:rsid w:val="00F37722"/>
    <w:rsid w:val="00F4004C"/>
    <w:rsid w:val="00F409D7"/>
    <w:rsid w:val="00F414F1"/>
    <w:rsid w:val="00F418CC"/>
    <w:rsid w:val="00F41956"/>
    <w:rsid w:val="00F4237E"/>
    <w:rsid w:val="00F426A6"/>
    <w:rsid w:val="00F4274C"/>
    <w:rsid w:val="00F42D52"/>
    <w:rsid w:val="00F436C2"/>
    <w:rsid w:val="00F436D1"/>
    <w:rsid w:val="00F4371F"/>
    <w:rsid w:val="00F43E02"/>
    <w:rsid w:val="00F45D8D"/>
    <w:rsid w:val="00F45F3E"/>
    <w:rsid w:val="00F508B8"/>
    <w:rsid w:val="00F51080"/>
    <w:rsid w:val="00F517D0"/>
    <w:rsid w:val="00F522E5"/>
    <w:rsid w:val="00F523EA"/>
    <w:rsid w:val="00F52B4C"/>
    <w:rsid w:val="00F52D58"/>
    <w:rsid w:val="00F53BE0"/>
    <w:rsid w:val="00F53ED6"/>
    <w:rsid w:val="00F56001"/>
    <w:rsid w:val="00F57160"/>
    <w:rsid w:val="00F5799E"/>
    <w:rsid w:val="00F60792"/>
    <w:rsid w:val="00F62901"/>
    <w:rsid w:val="00F63801"/>
    <w:rsid w:val="00F640A3"/>
    <w:rsid w:val="00F6416A"/>
    <w:rsid w:val="00F653A9"/>
    <w:rsid w:val="00F65B4F"/>
    <w:rsid w:val="00F66AFC"/>
    <w:rsid w:val="00F674AC"/>
    <w:rsid w:val="00F70DCD"/>
    <w:rsid w:val="00F711A8"/>
    <w:rsid w:val="00F7205F"/>
    <w:rsid w:val="00F72CB1"/>
    <w:rsid w:val="00F730A6"/>
    <w:rsid w:val="00F7523D"/>
    <w:rsid w:val="00F765D1"/>
    <w:rsid w:val="00F768D0"/>
    <w:rsid w:val="00F768EF"/>
    <w:rsid w:val="00F8162A"/>
    <w:rsid w:val="00F81C04"/>
    <w:rsid w:val="00F81F41"/>
    <w:rsid w:val="00F8215E"/>
    <w:rsid w:val="00F824F5"/>
    <w:rsid w:val="00F82BB7"/>
    <w:rsid w:val="00F8678F"/>
    <w:rsid w:val="00F86F99"/>
    <w:rsid w:val="00F87C55"/>
    <w:rsid w:val="00F87D98"/>
    <w:rsid w:val="00F90FAB"/>
    <w:rsid w:val="00F92FD4"/>
    <w:rsid w:val="00F9374D"/>
    <w:rsid w:val="00F938B5"/>
    <w:rsid w:val="00F946FE"/>
    <w:rsid w:val="00F94B74"/>
    <w:rsid w:val="00F955DD"/>
    <w:rsid w:val="00F960DF"/>
    <w:rsid w:val="00FA10A4"/>
    <w:rsid w:val="00FA1D97"/>
    <w:rsid w:val="00FA33A9"/>
    <w:rsid w:val="00FA3838"/>
    <w:rsid w:val="00FA71DD"/>
    <w:rsid w:val="00FB0CA1"/>
    <w:rsid w:val="00FB1963"/>
    <w:rsid w:val="00FB1FA9"/>
    <w:rsid w:val="00FB30E9"/>
    <w:rsid w:val="00FB46AA"/>
    <w:rsid w:val="00FB493F"/>
    <w:rsid w:val="00FB51D4"/>
    <w:rsid w:val="00FB5A11"/>
    <w:rsid w:val="00FB5E18"/>
    <w:rsid w:val="00FB5F23"/>
    <w:rsid w:val="00FB6722"/>
    <w:rsid w:val="00FB778A"/>
    <w:rsid w:val="00FB7934"/>
    <w:rsid w:val="00FB7AAF"/>
    <w:rsid w:val="00FC1AA9"/>
    <w:rsid w:val="00FC1D6A"/>
    <w:rsid w:val="00FC20FE"/>
    <w:rsid w:val="00FC29B9"/>
    <w:rsid w:val="00FC34C4"/>
    <w:rsid w:val="00FC37F6"/>
    <w:rsid w:val="00FC47F6"/>
    <w:rsid w:val="00FC62BA"/>
    <w:rsid w:val="00FC64B1"/>
    <w:rsid w:val="00FC6FD3"/>
    <w:rsid w:val="00FC74EC"/>
    <w:rsid w:val="00FC7B47"/>
    <w:rsid w:val="00FD11C9"/>
    <w:rsid w:val="00FD130D"/>
    <w:rsid w:val="00FD28BC"/>
    <w:rsid w:val="00FD3ADF"/>
    <w:rsid w:val="00FD3FA0"/>
    <w:rsid w:val="00FD4172"/>
    <w:rsid w:val="00FD73FB"/>
    <w:rsid w:val="00FE1607"/>
    <w:rsid w:val="00FE305C"/>
    <w:rsid w:val="00FE40C6"/>
    <w:rsid w:val="00FE503F"/>
    <w:rsid w:val="00FE535D"/>
    <w:rsid w:val="00FE5CB2"/>
    <w:rsid w:val="00FE6143"/>
    <w:rsid w:val="00FE6A67"/>
    <w:rsid w:val="00FE7236"/>
    <w:rsid w:val="00FF0301"/>
    <w:rsid w:val="00FF0F1F"/>
    <w:rsid w:val="00FF184F"/>
    <w:rsid w:val="00FF1A0A"/>
    <w:rsid w:val="00FF1ED8"/>
    <w:rsid w:val="00FF337B"/>
    <w:rsid w:val="00FF3C0E"/>
    <w:rsid w:val="00FF406A"/>
    <w:rsid w:val="00FF5740"/>
    <w:rsid w:val="00FF5768"/>
    <w:rsid w:val="00FF59AF"/>
    <w:rsid w:val="00FF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C0E44C"/>
  <w15:chartTrackingRefBased/>
  <w15:docId w15:val="{CC6A9CB6-B6CD-44A4-B268-A45891B8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57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BB6BC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4A29F7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993B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9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9F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07FD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C2745B"/>
    <w:rPr>
      <w:b/>
    </w:rPr>
  </w:style>
  <w:style w:type="paragraph" w:customStyle="1" w:styleId="TAC">
    <w:name w:val="TAC"/>
    <w:basedOn w:val="Normal"/>
    <w:link w:val="TACChar"/>
    <w:qFormat/>
    <w:rsid w:val="00C274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2745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2745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6D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BDF"/>
    <w:rPr>
      <w:color w:val="954F72" w:themeColor="followedHyperlink"/>
      <w:u w:val="single"/>
    </w:rPr>
  </w:style>
  <w:style w:type="character" w:customStyle="1" w:styleId="TALCar">
    <w:name w:val="TAL Car"/>
    <w:link w:val="TAL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rsid w:val="006F0204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6F020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6F020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ANChar">
    <w:name w:val="TAN Char"/>
    <w:link w:val="TAN"/>
    <w:qFormat/>
    <w:locked/>
    <w:rsid w:val="006F020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6F0204"/>
    <w:pPr>
      <w:ind w:left="851" w:hanging="851"/>
    </w:pPr>
  </w:style>
  <w:style w:type="character" w:customStyle="1" w:styleId="H6Char">
    <w:name w:val="H6 Char"/>
    <w:link w:val="H6"/>
    <w:locked/>
    <w:rsid w:val="006F0204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6F0204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outlineLvl w:val="9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table" w:customStyle="1" w:styleId="Tabellengitternetz112">
    <w:name w:val="Tabellengitternetz112"/>
    <w:basedOn w:val="TableNormal"/>
    <w:qFormat/>
    <w:rsid w:val="00475A4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5AIRPNAIUNRU-1328258698-27194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https://nokia.sharepoint.com/sites/c5g/5gradio/_layouts/15/DocIdRedir.aspx?ID=5AIRPNAIUNRU-1328258698-27194</Url>
      <Description>5AIRPNAIUNRU-1328258698-27194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D827C61-8ED8-40AD-A60C-10DE98919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</TotalTime>
  <Pages>4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Links>
    <vt:vector size="24" baseType="variant"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_Toc137633312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_Toc137633311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_Toc137633310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_Toc137633309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dc:description/>
  <cp:lastModifiedBy>Aditya Amah (Nokia)</cp:lastModifiedBy>
  <cp:revision>2</cp:revision>
  <dcterms:created xsi:type="dcterms:W3CDTF">2023-11-03T19:32:00Z</dcterms:created>
  <dcterms:modified xsi:type="dcterms:W3CDTF">2023-11-03T19:32:00Z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0e11c000-23ed-4ac5-bf60-125e357411ac</vt:lpwstr>
  </property>
  <property fmtid="{D5CDD505-2E9C-101B-9397-08002B2CF9AE}" pid="11" name="MediaServiceImageTags">
    <vt:lpwstr/>
  </property>
</Properties>
</file>